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47913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3B45B574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7C4EFE06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7D74390B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6EBD476A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6E69A76A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66487BBA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05BF6FE8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1C34C8E3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300B6962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40D6A1EE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050EEC53" w14:textId="77777777" w:rsidR="004D06A4" w:rsidRPr="007E0BBC" w:rsidRDefault="004D06A4">
      <w:pPr>
        <w:pStyle w:val="Brdtekst"/>
        <w:spacing w:before="41"/>
        <w:rPr>
          <w:rFonts w:ascii="Times New Roman"/>
          <w:sz w:val="63"/>
        </w:rPr>
      </w:pPr>
    </w:p>
    <w:p w14:paraId="11DB0247" w14:textId="126DB033" w:rsidR="000724D3" w:rsidRDefault="0049488F" w:rsidP="000724D3">
      <w:pPr>
        <w:pStyle w:val="Tittel"/>
        <w:spacing w:line="427" w:lineRule="auto"/>
        <w:ind w:left="4320" w:firstLine="720"/>
        <w:jc w:val="center"/>
        <w:rPr>
          <w:color w:val="212121"/>
        </w:rPr>
      </w:pPr>
      <w:r w:rsidRPr="007E0BBC">
        <w:rPr>
          <w:color w:val="212121"/>
        </w:rPr>
        <w:t>S</w:t>
      </w:r>
      <w:r w:rsidR="000724D3">
        <w:rPr>
          <w:color w:val="212121"/>
        </w:rPr>
        <w:t>ame</w:t>
      </w:r>
      <w:r w:rsidRPr="007E0BBC">
        <w:rPr>
          <w:color w:val="212121"/>
        </w:rPr>
        <w:t>tingsvalget</w:t>
      </w:r>
      <w:r w:rsidRPr="007E0BBC">
        <w:rPr>
          <w:color w:val="212121"/>
          <w:spacing w:val="-48"/>
        </w:rPr>
        <w:t xml:space="preserve"> </w:t>
      </w:r>
      <w:r w:rsidRPr="007E0BBC">
        <w:rPr>
          <w:color w:val="212121"/>
        </w:rPr>
        <w:t>2025</w:t>
      </w:r>
    </w:p>
    <w:p w14:paraId="288CDCDC" w14:textId="39D0946E" w:rsidR="000C7356" w:rsidRPr="000C7356" w:rsidRDefault="0049488F" w:rsidP="000724D3">
      <w:pPr>
        <w:pStyle w:val="Tittel"/>
        <w:spacing w:line="427" w:lineRule="auto"/>
        <w:ind w:left="4320" w:firstLine="720"/>
        <w:jc w:val="center"/>
        <w:rPr>
          <w:color w:val="212121"/>
          <w:spacing w:val="-6"/>
        </w:rPr>
      </w:pPr>
      <w:r w:rsidRPr="007E0BBC">
        <w:rPr>
          <w:color w:val="212121"/>
          <w:spacing w:val="-6"/>
        </w:rPr>
        <w:t>Protokoll</w:t>
      </w:r>
      <w:r w:rsidRPr="007E0BBC">
        <w:rPr>
          <w:color w:val="212121"/>
          <w:spacing w:val="-42"/>
        </w:rPr>
        <w:t xml:space="preserve"> </w:t>
      </w:r>
      <w:r w:rsidRPr="007E0BBC">
        <w:rPr>
          <w:color w:val="212121"/>
          <w:spacing w:val="-6"/>
        </w:rPr>
        <w:t>for</w:t>
      </w:r>
      <w:r w:rsidRPr="007E0BBC">
        <w:rPr>
          <w:color w:val="212121"/>
          <w:spacing w:val="-42"/>
        </w:rPr>
        <w:t xml:space="preserve"> </w:t>
      </w:r>
      <w:r w:rsidRPr="007E0BBC">
        <w:rPr>
          <w:color w:val="212121"/>
          <w:spacing w:val="-6"/>
        </w:rPr>
        <w:t>valglokale</w:t>
      </w:r>
    </w:p>
    <w:p w14:paraId="3F0199F2" w14:textId="77777777" w:rsidR="004D06A4" w:rsidRPr="007E0BBC" w:rsidRDefault="0049488F">
      <w:pPr>
        <w:tabs>
          <w:tab w:val="left" w:pos="15766"/>
        </w:tabs>
        <w:spacing w:before="469"/>
        <w:ind w:left="1710"/>
        <w:rPr>
          <w:sz w:val="42"/>
        </w:rPr>
      </w:pPr>
      <w:r w:rsidRPr="007E0BBC">
        <w:rPr>
          <w:rFonts w:ascii="Times New Roman"/>
          <w:color w:val="212121"/>
          <w:sz w:val="42"/>
          <w:u w:val="single" w:color="B1B1B1"/>
        </w:rPr>
        <w:tab/>
      </w:r>
      <w:r w:rsidRPr="007E0BBC">
        <w:rPr>
          <w:color w:val="212121"/>
          <w:spacing w:val="-2"/>
          <w:sz w:val="42"/>
        </w:rPr>
        <w:t>valglokale</w:t>
      </w:r>
    </w:p>
    <w:p w14:paraId="3B7BB154" w14:textId="77777777" w:rsidR="004D06A4" w:rsidRPr="007E0BBC" w:rsidRDefault="004D06A4">
      <w:pPr>
        <w:pStyle w:val="Brdtekst"/>
        <w:spacing w:before="325"/>
        <w:rPr>
          <w:sz w:val="42"/>
        </w:rPr>
      </w:pPr>
    </w:p>
    <w:p w14:paraId="134ECA3F" w14:textId="77777777" w:rsidR="004D06A4" w:rsidRPr="007E0BBC" w:rsidRDefault="0049488F">
      <w:pPr>
        <w:tabs>
          <w:tab w:val="left" w:pos="15267"/>
        </w:tabs>
        <w:ind w:left="1710"/>
        <w:rPr>
          <w:sz w:val="42"/>
        </w:rPr>
      </w:pPr>
      <w:r w:rsidRPr="007E0BBC">
        <w:rPr>
          <w:rFonts w:ascii="Times New Roman"/>
          <w:color w:val="212121"/>
          <w:sz w:val="42"/>
          <w:u w:val="single" w:color="B1B1B1"/>
        </w:rPr>
        <w:tab/>
      </w:r>
      <w:r w:rsidRPr="007E0BBC">
        <w:rPr>
          <w:color w:val="212121"/>
          <w:spacing w:val="-2"/>
          <w:sz w:val="42"/>
        </w:rPr>
        <w:t>stemmekrets</w:t>
      </w:r>
    </w:p>
    <w:p w14:paraId="50B1877C" w14:textId="77777777" w:rsidR="004D06A4" w:rsidRPr="007E0BBC" w:rsidRDefault="004D06A4">
      <w:pPr>
        <w:pStyle w:val="Brdtekst"/>
        <w:spacing w:before="325"/>
        <w:rPr>
          <w:sz w:val="42"/>
        </w:rPr>
      </w:pPr>
    </w:p>
    <w:p w14:paraId="45A78D84" w14:textId="3A7F2DC8" w:rsidR="004D06A4" w:rsidRDefault="0049488F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</w:rPr>
      </w:pPr>
      <w:r w:rsidRPr="007E0BBC">
        <w:rPr>
          <w:rFonts w:ascii="Times New Roman"/>
          <w:color w:val="212121"/>
          <w:sz w:val="42"/>
          <w:u w:val="single" w:color="B1B1B1"/>
        </w:rPr>
        <w:tab/>
      </w:r>
      <w:r w:rsidRPr="007E0BBC">
        <w:rPr>
          <w:color w:val="212121"/>
          <w:spacing w:val="-2"/>
          <w:sz w:val="42"/>
        </w:rPr>
        <w:t>kommune</w:t>
      </w:r>
      <w:r w:rsidRPr="007E0BBC">
        <w:rPr>
          <w:color w:val="212121"/>
          <w:sz w:val="42"/>
        </w:rPr>
        <w:tab/>
      </w:r>
      <w:r w:rsidRPr="007E0BBC">
        <w:rPr>
          <w:rFonts w:ascii="Times New Roman"/>
          <w:color w:val="212121"/>
          <w:sz w:val="42"/>
          <w:u w:val="single" w:color="B1B1B1"/>
        </w:rPr>
        <w:tab/>
      </w:r>
      <w:r w:rsidR="000724D3">
        <w:rPr>
          <w:rFonts w:ascii="Times New Roman"/>
          <w:color w:val="212121"/>
          <w:sz w:val="42"/>
          <w:u w:val="single" w:color="B1B1B1"/>
        </w:rPr>
        <w:t xml:space="preserve">   </w:t>
      </w:r>
      <w:r w:rsidRPr="007E0BBC">
        <w:rPr>
          <w:color w:val="212121"/>
          <w:spacing w:val="-2"/>
          <w:sz w:val="42"/>
        </w:rPr>
        <w:t>valg</w:t>
      </w:r>
      <w:r w:rsidR="000724D3">
        <w:rPr>
          <w:color w:val="212121"/>
          <w:spacing w:val="-2"/>
          <w:sz w:val="42"/>
        </w:rPr>
        <w:t>krets</w:t>
      </w:r>
    </w:p>
    <w:p w14:paraId="47ECE941" w14:textId="77777777" w:rsidR="000C7356" w:rsidRDefault="000C7356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</w:rPr>
      </w:pPr>
    </w:p>
    <w:p w14:paraId="2CA829C1" w14:textId="77777777" w:rsidR="004D06A4" w:rsidRPr="007E0BBC" w:rsidRDefault="004D06A4">
      <w:pPr>
        <w:pStyle w:val="Brdtekst"/>
        <w:rPr>
          <w:rFonts w:ascii="Arial"/>
          <w:sz w:val="42"/>
        </w:rPr>
      </w:pPr>
    </w:p>
    <w:p w14:paraId="4A56AAA7" w14:textId="77777777" w:rsidR="004D06A4" w:rsidRPr="007E0BBC" w:rsidRDefault="004D06A4">
      <w:pPr>
        <w:pStyle w:val="Brdtekst"/>
        <w:rPr>
          <w:rFonts w:ascii="Arial"/>
          <w:sz w:val="42"/>
        </w:rPr>
      </w:pPr>
    </w:p>
    <w:p w14:paraId="79DDA4D4" w14:textId="77777777" w:rsidR="004D06A4" w:rsidRPr="007E0BBC" w:rsidRDefault="004D06A4">
      <w:pPr>
        <w:pStyle w:val="Brdtekst"/>
        <w:spacing w:before="227"/>
        <w:rPr>
          <w:rFonts w:ascii="Arial"/>
          <w:sz w:val="42"/>
        </w:rPr>
      </w:pPr>
    </w:p>
    <w:p w14:paraId="470942E4" w14:textId="77777777" w:rsidR="004D06A4" w:rsidRPr="007E0BBC" w:rsidRDefault="0049488F">
      <w:pPr>
        <w:pStyle w:val="Overskrift2"/>
      </w:pPr>
      <w:r w:rsidRPr="007E0BBC">
        <w:rPr>
          <w:color w:val="212121"/>
          <w:spacing w:val="-2"/>
        </w:rPr>
        <w:t>Innholdsfortegnelse</w:t>
      </w:r>
    </w:p>
    <w:p w14:paraId="4957F1A1" w14:textId="77777777" w:rsidR="004D06A4" w:rsidRPr="007E0BBC" w:rsidRDefault="0049488F">
      <w:pPr>
        <w:pStyle w:val="Overskrift3"/>
        <w:spacing w:before="333"/>
      </w:pPr>
      <w:r w:rsidRPr="007E0BBC">
        <w:rPr>
          <w:color w:val="212121"/>
        </w:rPr>
        <w:t>A</w:t>
      </w:r>
      <w:r w:rsidRPr="007E0BBC">
        <w:rPr>
          <w:color w:val="212121"/>
          <w:spacing w:val="-1"/>
        </w:rPr>
        <w:t xml:space="preserve"> </w:t>
      </w:r>
      <w:r w:rsidRPr="007E0BBC">
        <w:rPr>
          <w:color w:val="212121"/>
        </w:rPr>
        <w:t>Administrative</w:t>
      </w:r>
      <w:r w:rsidRPr="007E0BBC">
        <w:rPr>
          <w:color w:val="212121"/>
          <w:spacing w:val="-1"/>
        </w:rPr>
        <w:t xml:space="preserve"> </w:t>
      </w:r>
      <w:r w:rsidRPr="007E0BBC">
        <w:rPr>
          <w:color w:val="212121"/>
          <w:spacing w:val="-2"/>
        </w:rPr>
        <w:t>forhold</w:t>
      </w:r>
    </w:p>
    <w:p w14:paraId="4DDD8E4C" w14:textId="1A858672" w:rsidR="004D06A4" w:rsidRPr="007E0BBC" w:rsidRDefault="0049488F">
      <w:pPr>
        <w:pStyle w:val="Brdtekst"/>
        <w:tabs>
          <w:tab w:val="left" w:pos="17076"/>
        </w:tabs>
        <w:spacing w:before="198"/>
        <w:ind w:left="2129"/>
      </w:pPr>
      <w:r w:rsidRPr="007E0BBC">
        <w:rPr>
          <w:color w:val="212121"/>
        </w:rPr>
        <w:t>A1</w:t>
      </w:r>
      <w:r w:rsidRPr="007E0BBC">
        <w:rPr>
          <w:color w:val="212121"/>
          <w:spacing w:val="-12"/>
        </w:rPr>
        <w:t xml:space="preserve"> </w:t>
      </w:r>
      <w:r w:rsidRPr="007E0BBC">
        <w:rPr>
          <w:color w:val="212121"/>
        </w:rPr>
        <w:t>Informasjon</w:t>
      </w:r>
      <w:r w:rsidRPr="007E0BBC">
        <w:rPr>
          <w:color w:val="212121"/>
          <w:spacing w:val="-11"/>
        </w:rPr>
        <w:t xml:space="preserve"> </w:t>
      </w:r>
      <w:r w:rsidRPr="007E0BBC">
        <w:rPr>
          <w:color w:val="212121"/>
        </w:rPr>
        <w:t>om</w:t>
      </w:r>
      <w:r w:rsidRPr="007E0BBC">
        <w:rPr>
          <w:color w:val="212121"/>
          <w:spacing w:val="-11"/>
        </w:rPr>
        <w:t xml:space="preserve"> </w:t>
      </w:r>
      <w:r w:rsidRPr="007E0BBC">
        <w:rPr>
          <w:color w:val="212121"/>
          <w:spacing w:val="-2"/>
        </w:rPr>
        <w:t>valglokalet</w:t>
      </w:r>
      <w:r>
        <w:tab/>
      </w: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0"/>
        </w:rPr>
        <w:t>3</w:t>
      </w:r>
    </w:p>
    <w:p w14:paraId="47A8C729" w14:textId="77777777" w:rsidR="004D06A4" w:rsidRPr="007E0BBC" w:rsidRDefault="0049488F">
      <w:pPr>
        <w:pStyle w:val="Brdtekst"/>
        <w:spacing w:before="10"/>
        <w:rPr>
          <w:sz w:val="12"/>
        </w:rPr>
      </w:pPr>
      <w:r w:rsidRPr="007E0BBC">
        <w:rPr>
          <w:noProof/>
          <w:sz w:val="12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188C9E77" wp14:editId="65A80243">
                <wp:simplePos x="0" y="0"/>
                <wp:positionH relativeFrom="page">
                  <wp:posOffset>2347883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BCCB450">
              <v:shape id="Graphic 9" style="position:absolute;margin-left:184.85pt;margin-top:9.25pt;width:771pt;height:.1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/lb6XcAAAACgEAAA8AAAAAAAAAAAAAAAAAcQQAAGRycy9kb3ducmV2LnhtbFBLBQYAAAAA&#10;BAAEAPMAAAB6BQAAAAA=&#10;" w14:anchorId="13BFED4B">
                <v:path arrowok="t"/>
                <w10:wrap type="topAndBottom" anchorx="page"/>
              </v:shape>
            </w:pict>
          </mc:Fallback>
        </mc:AlternateContent>
      </w:r>
    </w:p>
    <w:p w14:paraId="30ED49A9" w14:textId="77777777" w:rsidR="004D06A4" w:rsidRPr="007E0BBC" w:rsidRDefault="0049488F">
      <w:pPr>
        <w:pStyle w:val="Brdtekst"/>
        <w:tabs>
          <w:tab w:val="left" w:pos="17076"/>
        </w:tabs>
        <w:spacing w:before="171"/>
        <w:ind w:left="2129"/>
      </w:pPr>
      <w:r w:rsidRPr="007E0BBC">
        <w:rPr>
          <w:color w:val="212121"/>
        </w:rPr>
        <w:t>A2</w:t>
      </w:r>
      <w:r w:rsidRPr="007E0BBC">
        <w:rPr>
          <w:color w:val="212121"/>
          <w:spacing w:val="-12"/>
        </w:rPr>
        <w:t xml:space="preserve"> </w:t>
      </w:r>
      <w:r w:rsidRPr="007E0BBC">
        <w:rPr>
          <w:color w:val="212121"/>
        </w:rPr>
        <w:t>Ansvarlige</w:t>
      </w:r>
      <w:r w:rsidRPr="007E0BBC">
        <w:rPr>
          <w:color w:val="212121"/>
          <w:spacing w:val="-12"/>
        </w:rPr>
        <w:t xml:space="preserve"> </w:t>
      </w:r>
      <w:r w:rsidRPr="007E0BBC">
        <w:rPr>
          <w:color w:val="212121"/>
        </w:rPr>
        <w:t>i</w:t>
      </w:r>
      <w:r w:rsidRPr="007E0BBC">
        <w:rPr>
          <w:color w:val="212121"/>
          <w:spacing w:val="-11"/>
        </w:rPr>
        <w:t xml:space="preserve"> </w:t>
      </w:r>
      <w:r w:rsidRPr="007E0BBC">
        <w:rPr>
          <w:color w:val="212121"/>
          <w:spacing w:val="-2"/>
        </w:rPr>
        <w:t>valglokalet</w:t>
      </w:r>
      <w:r w:rsidRPr="007E0BBC">
        <w:rPr>
          <w:color w:val="212121"/>
        </w:rPr>
        <w:tab/>
      </w: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0"/>
        </w:rPr>
        <w:t>3</w:t>
      </w:r>
    </w:p>
    <w:p w14:paraId="1A2FA31A" w14:textId="77777777" w:rsidR="004D06A4" w:rsidRPr="007E0BBC" w:rsidRDefault="0049488F">
      <w:pPr>
        <w:pStyle w:val="Brdtekst"/>
        <w:spacing w:before="9"/>
        <w:rPr>
          <w:sz w:val="12"/>
        </w:rPr>
      </w:pPr>
      <w:r w:rsidRPr="007E0BBC">
        <w:rPr>
          <w:noProof/>
          <w:sz w:val="12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796BA5AB" wp14:editId="31BF8F74">
                <wp:simplePos x="0" y="0"/>
                <wp:positionH relativeFrom="page">
                  <wp:posOffset>2347883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3930B26">
              <v:shape id="Graphic 10" style="position:absolute;margin-left:184.85pt;margin-top:9.2pt;width:771pt;height:.1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hyffLcAAAACgEAAA8AAAAAAAAAAAAAAAAAcQQAAGRycy9kb3ducmV2LnhtbFBLBQYAAAAA&#10;BAAEAPMAAAB6BQAAAAA=&#10;" w14:anchorId="32CBF5FF">
                <v:path arrowok="t"/>
                <w10:wrap type="topAndBottom" anchorx="page"/>
              </v:shape>
            </w:pict>
          </mc:Fallback>
        </mc:AlternateContent>
      </w:r>
    </w:p>
    <w:p w14:paraId="3090D398" w14:textId="77777777" w:rsidR="004D06A4" w:rsidRPr="007E0BBC" w:rsidRDefault="004D06A4">
      <w:pPr>
        <w:pStyle w:val="Brdtekst"/>
        <w:spacing w:before="30"/>
        <w:rPr>
          <w:sz w:val="20"/>
        </w:rPr>
      </w:pPr>
    </w:p>
    <w:p w14:paraId="3F123C12" w14:textId="77777777" w:rsidR="004D06A4" w:rsidRPr="007E0BBC" w:rsidRDefault="004D06A4">
      <w:pPr>
        <w:pStyle w:val="Brdtekst"/>
        <w:rPr>
          <w:sz w:val="20"/>
        </w:rPr>
        <w:sectPr w:rsidR="004D06A4" w:rsidRPr="007E0BBC">
          <w:headerReference w:type="default" r:id="rId10"/>
          <w:footerReference w:type="default" r:id="rId11"/>
          <w:pgSz w:w="22380" w:h="31660"/>
          <w:pgMar w:top="1420" w:right="3118" w:bottom="780" w:left="1559" w:header="0" w:footer="581" w:gutter="0"/>
          <w:pgNumType w:start="2"/>
          <w:cols w:space="708"/>
        </w:sectPr>
      </w:pPr>
    </w:p>
    <w:p w14:paraId="39974DD0" w14:textId="5AE84114" w:rsidR="004D06A4" w:rsidRPr="007E0BBC" w:rsidRDefault="0049488F">
      <w:pPr>
        <w:pStyle w:val="Overskrift3"/>
      </w:pPr>
      <w:r w:rsidRPr="007E0BBC">
        <w:rPr>
          <w:color w:val="212121"/>
        </w:rPr>
        <w:t>B</w:t>
      </w:r>
      <w:r w:rsidRPr="007E0BBC">
        <w:rPr>
          <w:color w:val="212121"/>
          <w:spacing w:val="2"/>
        </w:rPr>
        <w:t xml:space="preserve"> </w:t>
      </w:r>
      <w:r w:rsidR="00F73865">
        <w:rPr>
          <w:color w:val="212121"/>
        </w:rPr>
        <w:t>Urnetelling</w:t>
      </w:r>
    </w:p>
    <w:p w14:paraId="7C910524" w14:textId="77777777" w:rsidR="004D06A4" w:rsidRPr="007E0BBC" w:rsidRDefault="0049488F">
      <w:pPr>
        <w:pStyle w:val="Brdtekst"/>
        <w:spacing w:before="199"/>
        <w:ind w:left="2129"/>
      </w:pPr>
      <w:r w:rsidRPr="007E0BBC">
        <w:rPr>
          <w:noProof/>
        </w:rPr>
        <mc:AlternateContent>
          <mc:Choice Requires="wps">
            <w:drawing>
              <wp:anchor distT="0" distB="0" distL="0" distR="0" simplePos="0" relativeHeight="251628032" behindDoc="0" locked="0" layoutInCell="1" allowOverlap="1" wp14:anchorId="2DF5E8EF" wp14:editId="4DF5F0A4">
                <wp:simplePos x="0" y="0"/>
                <wp:positionH relativeFrom="page">
                  <wp:posOffset>2347883</wp:posOffset>
                </wp:positionH>
                <wp:positionV relativeFrom="paragraph">
                  <wp:posOffset>522578</wp:posOffset>
                </wp:positionV>
                <wp:extent cx="979170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A86DD2A">
              <v:shape id="Graphic 12" style="position:absolute;margin-left:184.85pt;margin-top:41.15pt;width:771pt;height:.1pt;z-index: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w14:anchorId="6B8EB845">
                <v:path arrowok="t"/>
                <w10:wrap anchorx="page"/>
              </v:shape>
            </w:pict>
          </mc:Fallback>
        </mc:AlternateContent>
      </w:r>
      <w:r w:rsidRPr="007E0BBC">
        <w:rPr>
          <w:color w:val="212121"/>
        </w:rPr>
        <w:t>B1</w:t>
      </w:r>
      <w:r w:rsidRPr="007E0BBC">
        <w:rPr>
          <w:color w:val="212121"/>
          <w:spacing w:val="-15"/>
        </w:rPr>
        <w:t xml:space="preserve"> </w:t>
      </w:r>
      <w:r w:rsidR="00F73865">
        <w:rPr>
          <w:color w:val="212121"/>
        </w:rPr>
        <w:t>Mottatte stemmer</w:t>
      </w:r>
    </w:p>
    <w:p w14:paraId="627F3B73" w14:textId="77777777" w:rsidR="004D06A4" w:rsidRPr="007E0BBC" w:rsidRDefault="004D06A4">
      <w:pPr>
        <w:pStyle w:val="Brdtekst"/>
        <w:spacing w:before="139"/>
      </w:pPr>
    </w:p>
    <w:p w14:paraId="461890E8" w14:textId="77777777" w:rsidR="004D06A4" w:rsidRPr="007E0BBC" w:rsidRDefault="008C0BEF">
      <w:pPr>
        <w:pStyle w:val="Overskrift3"/>
        <w:spacing w:before="0"/>
      </w:pPr>
      <w:r>
        <w:rPr>
          <w:color w:val="212121"/>
        </w:rPr>
        <w:t>C</w:t>
      </w:r>
      <w:r w:rsidR="0049488F" w:rsidRPr="007E0BBC">
        <w:rPr>
          <w:color w:val="212121"/>
          <w:spacing w:val="2"/>
        </w:rPr>
        <w:t xml:space="preserve"> </w:t>
      </w:r>
      <w:r w:rsidR="0049488F" w:rsidRPr="007E0BBC">
        <w:rPr>
          <w:color w:val="212121"/>
          <w:spacing w:val="-2"/>
        </w:rPr>
        <w:t>Godkjenning</w:t>
      </w:r>
    </w:p>
    <w:p w14:paraId="377BDDDD" w14:textId="77777777" w:rsidR="004D06A4" w:rsidRPr="007E0BBC" w:rsidRDefault="0049488F">
      <w:pPr>
        <w:pStyle w:val="Brdtekst"/>
        <w:spacing w:before="199" w:line="439" w:lineRule="auto"/>
        <w:ind w:left="2129" w:right="5708"/>
      </w:pPr>
      <w:r w:rsidRPr="007E0BBC">
        <w:rPr>
          <w:noProof/>
        </w:rPr>
        <mc:AlternateContent>
          <mc:Choice Requires="wps">
            <w:drawing>
              <wp:anchor distT="0" distB="0" distL="0" distR="0" simplePos="0" relativeHeight="251629056" behindDoc="0" locked="0" layoutInCell="1" allowOverlap="1" wp14:anchorId="6F1D98EB" wp14:editId="5D806B4D">
                <wp:simplePos x="0" y="0"/>
                <wp:positionH relativeFrom="page">
                  <wp:posOffset>2347883</wp:posOffset>
                </wp:positionH>
                <wp:positionV relativeFrom="paragraph">
                  <wp:posOffset>1033534</wp:posOffset>
                </wp:positionV>
                <wp:extent cx="9791700" cy="12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F259D6F">
              <v:shape id="Graphic 16" style="position:absolute;margin-left:184.85pt;margin-top:81.4pt;width:771pt;height:.1pt;z-index: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BFQR873QAAAAwBAAAPAAAAAAAAAAAAAAAAAHEEAABkcnMvZG93bnJldi54bWxQSwUGAAAA&#10;AAQABADzAAAAewUAAAAA&#10;" w14:anchorId="2613D0C7">
                <v:path arrowok="t"/>
                <w10:wrap anchorx="page"/>
              </v:shape>
            </w:pict>
          </mc:Fallback>
        </mc:AlternateContent>
      </w:r>
      <w:r w:rsidRPr="007E0BBC">
        <w:rPr>
          <w:noProof/>
        </w:rPr>
        <mc:AlternateContent>
          <mc:Choice Requires="wps">
            <w:drawing>
              <wp:anchor distT="0" distB="0" distL="0" distR="0" simplePos="0" relativeHeight="251630080" behindDoc="0" locked="0" layoutInCell="1" allowOverlap="1" wp14:anchorId="22A15399" wp14:editId="2210DA44">
                <wp:simplePos x="0" y="0"/>
                <wp:positionH relativeFrom="page">
                  <wp:posOffset>2347883</wp:posOffset>
                </wp:positionH>
                <wp:positionV relativeFrom="paragraph">
                  <wp:posOffset>522883</wp:posOffset>
                </wp:positionV>
                <wp:extent cx="979170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3978A9A">
              <v:shape id="Graphic 17" style="position:absolute;margin-left:184.85pt;margin-top:41.15pt;width:771pt;height:.1pt;z-index: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w14:anchorId="621CD1BB">
                <v:path arrowok="t"/>
                <w10:wrap anchorx="page"/>
              </v:shape>
            </w:pict>
          </mc:Fallback>
        </mc:AlternateContent>
      </w:r>
      <w:r w:rsidRPr="007E0BBC">
        <w:rPr>
          <w:color w:val="212121"/>
        </w:rPr>
        <w:t>D1</w:t>
      </w:r>
      <w:r w:rsidRPr="007E0BBC">
        <w:rPr>
          <w:color w:val="212121"/>
          <w:spacing w:val="-18"/>
        </w:rPr>
        <w:t xml:space="preserve"> </w:t>
      </w:r>
      <w:r w:rsidRPr="007E0BBC">
        <w:rPr>
          <w:color w:val="212121"/>
        </w:rPr>
        <w:t>Merknad</w:t>
      </w:r>
      <w:r w:rsidRPr="007E0BBC">
        <w:rPr>
          <w:color w:val="212121"/>
          <w:spacing w:val="-17"/>
        </w:rPr>
        <w:t xml:space="preserve"> </w:t>
      </w:r>
      <w:r w:rsidRPr="007E0BBC">
        <w:rPr>
          <w:color w:val="212121"/>
        </w:rPr>
        <w:t>fra</w:t>
      </w:r>
      <w:r w:rsidRPr="007E0BBC">
        <w:rPr>
          <w:color w:val="212121"/>
          <w:spacing w:val="-18"/>
        </w:rPr>
        <w:t xml:space="preserve"> </w:t>
      </w:r>
      <w:r w:rsidRPr="007E0BBC">
        <w:rPr>
          <w:color w:val="212121"/>
        </w:rPr>
        <w:t>valglokalet D2 Signering</w:t>
      </w:r>
    </w:p>
    <w:p w14:paraId="25FB2900" w14:textId="77777777" w:rsidR="004D06A4" w:rsidRPr="007E0BBC" w:rsidRDefault="0049488F">
      <w:pPr>
        <w:spacing w:before="341"/>
        <w:rPr>
          <w:sz w:val="35"/>
        </w:rPr>
      </w:pPr>
      <w:r w:rsidRPr="007E0BBC">
        <w:br w:type="column"/>
      </w:r>
    </w:p>
    <w:p w14:paraId="2F60A3F1" w14:textId="77777777" w:rsidR="004D06A4" w:rsidRPr="007E0BBC" w:rsidRDefault="0049488F">
      <w:pPr>
        <w:pStyle w:val="Brdtekst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3</w:t>
      </w:r>
    </w:p>
    <w:p w14:paraId="297E1E35" w14:textId="77777777" w:rsidR="004D06A4" w:rsidRPr="007E0BBC" w:rsidRDefault="0049488F">
      <w:pPr>
        <w:pStyle w:val="Brdtekst"/>
        <w:spacing w:before="364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3</w:t>
      </w:r>
    </w:p>
    <w:p w14:paraId="66599FEF" w14:textId="77777777" w:rsidR="004D06A4" w:rsidRPr="007E0BBC" w:rsidRDefault="0049488F">
      <w:pPr>
        <w:pStyle w:val="Brdtekst"/>
        <w:spacing w:before="365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4</w:t>
      </w:r>
    </w:p>
    <w:p w14:paraId="17597502" w14:textId="77777777" w:rsidR="004D06A4" w:rsidRPr="007E0BBC" w:rsidRDefault="004D06A4">
      <w:pPr>
        <w:pStyle w:val="Brdtekst"/>
      </w:pPr>
    </w:p>
    <w:p w14:paraId="5DEA97C1" w14:textId="77777777" w:rsidR="004D06A4" w:rsidRPr="007E0BBC" w:rsidRDefault="004D06A4">
      <w:pPr>
        <w:pStyle w:val="Brdtekst"/>
        <w:spacing w:before="375"/>
      </w:pPr>
    </w:p>
    <w:p w14:paraId="0BCCB2A4" w14:textId="77777777" w:rsidR="004D06A4" w:rsidRPr="007E0BBC" w:rsidRDefault="0049488F">
      <w:pPr>
        <w:pStyle w:val="Brdtekst"/>
        <w:spacing w:before="1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5</w:t>
      </w:r>
    </w:p>
    <w:p w14:paraId="46EDE3CB" w14:textId="77777777" w:rsidR="004D06A4" w:rsidRPr="007E0BBC" w:rsidRDefault="004D06A4">
      <w:pPr>
        <w:pStyle w:val="Brdtekst"/>
      </w:pPr>
    </w:p>
    <w:p w14:paraId="2F48AEA6" w14:textId="77777777" w:rsidR="004D06A4" w:rsidRPr="007E0BBC" w:rsidRDefault="004D06A4">
      <w:pPr>
        <w:pStyle w:val="Brdtekst"/>
        <w:spacing w:before="375"/>
      </w:pPr>
    </w:p>
    <w:p w14:paraId="1260F039" w14:textId="77777777" w:rsidR="004D06A4" w:rsidRPr="007E0BBC" w:rsidRDefault="004D06A4" w:rsidP="008C0BEF">
      <w:pPr>
        <w:pStyle w:val="Brdtekst"/>
        <w:sectPr w:rsidR="004D06A4" w:rsidRPr="007E0BBC">
          <w:type w:val="continuous"/>
          <w:pgSz w:w="22380" w:h="31660"/>
          <w:pgMar w:top="1400" w:right="3118" w:bottom="280" w:left="1559" w:header="0" w:footer="581" w:gutter="0"/>
          <w:cols w:num="2" w:space="708" w:equalWidth="0">
            <w:col w:w="12053" w:space="3314"/>
            <w:col w:w="2336"/>
          </w:cols>
        </w:sectPr>
      </w:pPr>
    </w:p>
    <w:p w14:paraId="2BEC6CFC" w14:textId="77777777" w:rsidR="004D06A4" w:rsidRPr="007E0BBC" w:rsidRDefault="0049488F">
      <w:pPr>
        <w:pStyle w:val="Overskrift1"/>
        <w:spacing w:line="699" w:lineRule="exact"/>
      </w:pPr>
      <w:r w:rsidRPr="007E0BBC">
        <w:rPr>
          <w:color w:val="67618B"/>
          <w:spacing w:val="-2"/>
        </w:rPr>
        <w:lastRenderedPageBreak/>
        <w:t>A</w:t>
      </w:r>
      <w:r w:rsidRPr="007E0BBC">
        <w:rPr>
          <w:color w:val="67618B"/>
          <w:spacing w:val="-31"/>
        </w:rPr>
        <w:t xml:space="preserve"> </w:t>
      </w:r>
      <w:r w:rsidRPr="007E0BBC">
        <w:rPr>
          <w:color w:val="67618B"/>
          <w:spacing w:val="-2"/>
        </w:rPr>
        <w:t>Administrative</w:t>
      </w:r>
      <w:r w:rsidRPr="007E0BBC">
        <w:rPr>
          <w:color w:val="67618B"/>
          <w:spacing w:val="-31"/>
        </w:rPr>
        <w:t xml:space="preserve"> </w:t>
      </w:r>
      <w:r w:rsidRPr="007E0BBC">
        <w:rPr>
          <w:color w:val="67618B"/>
          <w:spacing w:val="-2"/>
        </w:rPr>
        <w:t>forhold</w:t>
      </w:r>
    </w:p>
    <w:p w14:paraId="281DD4D1" w14:textId="77777777" w:rsidR="004D06A4" w:rsidRPr="007E0BBC" w:rsidRDefault="0049488F">
      <w:pPr>
        <w:pStyle w:val="Overskrift2"/>
        <w:spacing w:before="348"/>
      </w:pPr>
      <w:r w:rsidRPr="007E0BBC">
        <w:rPr>
          <w:color w:val="212121"/>
          <w:w w:val="80"/>
        </w:rPr>
        <w:t>A1</w:t>
      </w:r>
      <w:r w:rsidRPr="007E0BBC">
        <w:rPr>
          <w:color w:val="212121"/>
          <w:spacing w:val="-11"/>
        </w:rPr>
        <w:t xml:space="preserve"> </w:t>
      </w:r>
      <w:r w:rsidRPr="007E0BBC">
        <w:rPr>
          <w:color w:val="212121"/>
          <w:spacing w:val="-2"/>
        </w:rPr>
        <w:t>Nøkkelinformasjon</w:t>
      </w:r>
    </w:p>
    <w:p w14:paraId="1B7A2487" w14:textId="77777777" w:rsidR="004D06A4" w:rsidRPr="007E0BBC" w:rsidRDefault="004D06A4">
      <w:pPr>
        <w:pStyle w:val="Brdtekst"/>
        <w:spacing w:before="30"/>
        <w:rPr>
          <w:rFonts w:ascii="Arial"/>
        </w:rPr>
      </w:pPr>
    </w:p>
    <w:p w14:paraId="37D81746" w14:textId="77777777" w:rsidR="004D06A4" w:rsidRPr="007E0BBC" w:rsidRDefault="0049488F">
      <w:pPr>
        <w:pStyle w:val="Brdtekst"/>
        <w:spacing w:line="468" w:lineRule="auto"/>
        <w:ind w:left="80" w:right="15987" w:firstLine="41"/>
        <w:jc w:val="right"/>
      </w:pPr>
      <w:r w:rsidRPr="007E0BBC">
        <w:rPr>
          <w:color w:val="212121"/>
          <w:spacing w:val="-2"/>
        </w:rPr>
        <w:t xml:space="preserve">Valglokale: Adresse: </w:t>
      </w:r>
      <w:r w:rsidRPr="007E0BBC">
        <w:rPr>
          <w:color w:val="212121"/>
          <w:spacing w:val="-5"/>
        </w:rPr>
        <w:t>Åpningstid:</w:t>
      </w:r>
    </w:p>
    <w:p w14:paraId="7801B629" w14:textId="77777777" w:rsidR="004D06A4" w:rsidRPr="007E0BBC" w:rsidRDefault="004D06A4">
      <w:pPr>
        <w:pStyle w:val="Brdtekst"/>
        <w:rPr>
          <w:sz w:val="20"/>
        </w:rPr>
      </w:pPr>
    </w:p>
    <w:p w14:paraId="74B64C03" w14:textId="77777777" w:rsidR="004D06A4" w:rsidRPr="007E0BBC" w:rsidRDefault="004D06A4">
      <w:pPr>
        <w:pStyle w:val="Brdtekst"/>
        <w:spacing w:before="197"/>
        <w:rPr>
          <w:sz w:val="20"/>
        </w:rPr>
      </w:pPr>
    </w:p>
    <w:p w14:paraId="108EF884" w14:textId="77777777" w:rsidR="004D06A4" w:rsidRPr="007E0BBC" w:rsidRDefault="004D06A4">
      <w:pPr>
        <w:pStyle w:val="Brdtekst"/>
        <w:rPr>
          <w:sz w:val="20"/>
        </w:rPr>
        <w:sectPr w:rsidR="004D06A4" w:rsidRPr="007E0BBC">
          <w:headerReference w:type="even" r:id="rId12"/>
          <w:headerReference w:type="default" r:id="rId13"/>
          <w:footerReference w:type="default" r:id="rId14"/>
          <w:headerReference w:type="first" r:id="rId15"/>
          <w:pgSz w:w="22380" w:h="31660"/>
          <w:pgMar w:top="1340" w:right="3118" w:bottom="780" w:left="1559" w:header="354" w:footer="581" w:gutter="0"/>
          <w:cols w:space="708"/>
        </w:sectPr>
      </w:pPr>
    </w:p>
    <w:p w14:paraId="57E0A94F" w14:textId="77777777" w:rsidR="004D06A4" w:rsidRPr="007E0BBC" w:rsidRDefault="0049488F">
      <w:pPr>
        <w:pStyle w:val="Overskrift2"/>
        <w:spacing w:line="508" w:lineRule="exact"/>
      </w:pPr>
      <w:r w:rsidRPr="007E0BBC">
        <w:rPr>
          <w:color w:val="212121"/>
          <w:spacing w:val="-10"/>
        </w:rPr>
        <w:t>A2</w:t>
      </w:r>
      <w:r w:rsidRPr="007E0BBC">
        <w:rPr>
          <w:color w:val="212121"/>
          <w:spacing w:val="-20"/>
        </w:rPr>
        <w:t xml:space="preserve"> </w:t>
      </w:r>
      <w:r w:rsidRPr="007E0BBC">
        <w:rPr>
          <w:color w:val="212121"/>
          <w:spacing w:val="-10"/>
        </w:rPr>
        <w:t>Ansvarlige</w:t>
      </w:r>
      <w:r w:rsidRPr="007E0BBC">
        <w:rPr>
          <w:color w:val="212121"/>
          <w:spacing w:val="-20"/>
        </w:rPr>
        <w:t xml:space="preserve"> </w:t>
      </w:r>
      <w:r w:rsidRPr="007E0BBC">
        <w:rPr>
          <w:color w:val="212121"/>
          <w:spacing w:val="-10"/>
        </w:rPr>
        <w:t>i</w:t>
      </w:r>
      <w:r w:rsidRPr="007E0BBC">
        <w:rPr>
          <w:color w:val="212121"/>
          <w:spacing w:val="-19"/>
        </w:rPr>
        <w:t xml:space="preserve"> </w:t>
      </w:r>
      <w:r w:rsidRPr="007E0BBC">
        <w:rPr>
          <w:color w:val="212121"/>
          <w:spacing w:val="-10"/>
        </w:rPr>
        <w:t>valglokalet</w:t>
      </w:r>
    </w:p>
    <w:p w14:paraId="60CC0EDE" w14:textId="77777777" w:rsidR="004D06A4" w:rsidRPr="007E0BBC" w:rsidRDefault="0049488F">
      <w:pPr>
        <w:spacing w:before="257"/>
        <w:ind w:right="670"/>
        <w:jc w:val="center"/>
        <w:rPr>
          <w:rFonts w:ascii="Source Sans Pro SemiBold"/>
          <w:b/>
          <w:sz w:val="35"/>
        </w:rPr>
      </w:pPr>
      <w:r w:rsidRPr="007E0BBC">
        <w:rPr>
          <w:rFonts w:ascii="Source Sans Pro SemiBold"/>
          <w:b/>
          <w:color w:val="545454"/>
          <w:spacing w:val="-4"/>
          <w:sz w:val="35"/>
        </w:rPr>
        <w:t>Navn</w:t>
      </w:r>
    </w:p>
    <w:p w14:paraId="0F634C51" w14:textId="77777777" w:rsidR="004D06A4" w:rsidRPr="007E0BBC" w:rsidRDefault="0049488F">
      <w:pPr>
        <w:spacing w:before="324"/>
        <w:rPr>
          <w:rFonts w:ascii="Source Sans Pro SemiBold"/>
          <w:b/>
          <w:sz w:val="35"/>
        </w:rPr>
      </w:pPr>
      <w:r w:rsidRPr="007E0BBC">
        <w:br w:type="column"/>
      </w:r>
    </w:p>
    <w:p w14:paraId="6F7387F4" w14:textId="77777777" w:rsidR="004D06A4" w:rsidRPr="007E0BBC" w:rsidRDefault="0049488F">
      <w:pPr>
        <w:spacing w:before="1"/>
        <w:ind w:left="84"/>
        <w:rPr>
          <w:rFonts w:ascii="Source Sans Pro SemiBold"/>
          <w:b/>
          <w:sz w:val="35"/>
        </w:rPr>
      </w:pPr>
      <w:r w:rsidRPr="007E0BBC">
        <w:rPr>
          <w:rFonts w:ascii="Source Sans Pro SemiBold"/>
          <w:b/>
          <w:color w:val="545454"/>
          <w:spacing w:val="-2"/>
          <w:sz w:val="35"/>
        </w:rPr>
        <w:t>Rolle</w:t>
      </w:r>
    </w:p>
    <w:p w14:paraId="3E339540" w14:textId="77777777" w:rsidR="004D06A4" w:rsidRPr="007E0BBC" w:rsidRDefault="004D06A4">
      <w:pPr>
        <w:rPr>
          <w:rFonts w:ascii="Source Sans Pro SemiBold"/>
          <w:b/>
          <w:sz w:val="35"/>
        </w:rPr>
        <w:sectPr w:rsidR="004D06A4" w:rsidRPr="007E0BBC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5291" w:space="4673"/>
            <w:col w:w="7739"/>
          </w:cols>
        </w:sectPr>
      </w:pPr>
    </w:p>
    <w:p w14:paraId="5BF18A98" w14:textId="77777777" w:rsidR="004D06A4" w:rsidRPr="007E0BBC" w:rsidRDefault="004D06A4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0"/>
        <w:gridCol w:w="7700"/>
      </w:tblGrid>
      <w:tr w:rsidR="004D06A4" w:rsidRPr="007E0BBC" w14:paraId="0F2CB9C7" w14:textId="77777777">
        <w:trPr>
          <w:trHeight w:val="766"/>
        </w:trPr>
        <w:tc>
          <w:tcPr>
            <w:tcW w:w="8120" w:type="dxa"/>
          </w:tcPr>
          <w:p w14:paraId="5C5EDAF5" w14:textId="77777777" w:rsidR="004D06A4" w:rsidRPr="007E0BBC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7700" w:type="dxa"/>
          </w:tcPr>
          <w:p w14:paraId="3E02DEDE" w14:textId="77777777" w:rsidR="004D06A4" w:rsidRPr="007E0BBC" w:rsidRDefault="0049488F">
            <w:pPr>
              <w:pStyle w:val="TableParagraph"/>
              <w:spacing w:before="179"/>
              <w:ind w:left="208"/>
              <w:rPr>
                <w:sz w:val="35"/>
              </w:rPr>
            </w:pPr>
            <w:r w:rsidRPr="007E0BBC">
              <w:rPr>
                <w:color w:val="212121"/>
                <w:spacing w:val="-4"/>
                <w:sz w:val="35"/>
              </w:rPr>
              <w:t>Leder</w:t>
            </w:r>
          </w:p>
        </w:tc>
      </w:tr>
      <w:tr w:rsidR="004D06A4" w:rsidRPr="007E0BBC" w14:paraId="12F4ED0D" w14:textId="77777777">
        <w:trPr>
          <w:trHeight w:val="766"/>
        </w:trPr>
        <w:tc>
          <w:tcPr>
            <w:tcW w:w="8120" w:type="dxa"/>
          </w:tcPr>
          <w:p w14:paraId="41DFB393" w14:textId="77777777" w:rsidR="004D06A4" w:rsidRPr="007E0BBC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7700" w:type="dxa"/>
          </w:tcPr>
          <w:p w14:paraId="3DF8F5A7" w14:textId="77777777" w:rsidR="004D06A4" w:rsidRPr="007E0BBC" w:rsidRDefault="0049488F">
            <w:pPr>
              <w:pStyle w:val="TableParagraph"/>
              <w:spacing w:before="179"/>
              <w:ind w:left="208"/>
              <w:rPr>
                <w:sz w:val="35"/>
              </w:rPr>
            </w:pPr>
            <w:r w:rsidRPr="007E0BBC">
              <w:rPr>
                <w:color w:val="212121"/>
                <w:spacing w:val="-2"/>
                <w:sz w:val="35"/>
              </w:rPr>
              <w:t>Nestleder</w:t>
            </w:r>
          </w:p>
        </w:tc>
      </w:tr>
    </w:tbl>
    <w:p w14:paraId="5936B5FB" w14:textId="77777777" w:rsidR="004D06A4" w:rsidRPr="007E0BBC" w:rsidRDefault="004D06A4">
      <w:pPr>
        <w:pStyle w:val="Brdtekst"/>
        <w:spacing w:before="611"/>
        <w:rPr>
          <w:rFonts w:ascii="Source Sans Pro SemiBold"/>
          <w:b/>
          <w:sz w:val="56"/>
        </w:rPr>
      </w:pPr>
    </w:p>
    <w:p w14:paraId="22F0491C" w14:textId="77777777" w:rsidR="004D06A4" w:rsidRPr="007E0BBC" w:rsidRDefault="0049488F">
      <w:pPr>
        <w:pStyle w:val="Overskrift1"/>
        <w:ind w:left="101"/>
      </w:pPr>
      <w:r w:rsidRPr="007E0BBC">
        <w:rPr>
          <w:color w:val="67618B"/>
          <w:spacing w:val="-8"/>
        </w:rPr>
        <w:t>B</w:t>
      </w:r>
      <w:r w:rsidRPr="007E0BBC">
        <w:rPr>
          <w:color w:val="67618B"/>
          <w:spacing w:val="-33"/>
        </w:rPr>
        <w:t xml:space="preserve"> </w:t>
      </w:r>
      <w:r w:rsidR="00A777F7">
        <w:rPr>
          <w:color w:val="67618B"/>
          <w:spacing w:val="-8"/>
        </w:rPr>
        <w:t>Urnetelling</w:t>
      </w:r>
    </w:p>
    <w:p w14:paraId="7731725D" w14:textId="77777777" w:rsidR="004D06A4" w:rsidRPr="007E0BBC" w:rsidRDefault="004D06A4">
      <w:pPr>
        <w:pStyle w:val="Brdtekst"/>
        <w:spacing w:before="157"/>
        <w:rPr>
          <w:rFonts w:ascii="Arial"/>
          <w:sz w:val="20"/>
        </w:rPr>
      </w:pPr>
    </w:p>
    <w:p w14:paraId="3EFD46A8" w14:textId="77777777" w:rsidR="004D06A4" w:rsidRPr="007E0BBC" w:rsidRDefault="004D06A4">
      <w:pPr>
        <w:pStyle w:val="Brdtekst"/>
        <w:rPr>
          <w:rFonts w:ascii="Arial"/>
          <w:sz w:val="20"/>
        </w:rPr>
        <w:sectPr w:rsidR="004D06A4" w:rsidRPr="007E0BBC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158C7207" w14:textId="77777777" w:rsidR="004D06A4" w:rsidRPr="007E0BBC" w:rsidRDefault="0049488F">
      <w:pPr>
        <w:pStyle w:val="Overskrift2"/>
        <w:spacing w:line="508" w:lineRule="exact"/>
        <w:ind w:left="101"/>
      </w:pPr>
      <w:r w:rsidRPr="007E0BBC">
        <w:rPr>
          <w:color w:val="212121"/>
          <w:w w:val="90"/>
        </w:rPr>
        <w:t>B1</w:t>
      </w:r>
      <w:r w:rsidRPr="007E0BBC">
        <w:rPr>
          <w:color w:val="212121"/>
          <w:spacing w:val="51"/>
        </w:rPr>
        <w:t xml:space="preserve"> </w:t>
      </w:r>
      <w:r w:rsidR="00A777F7">
        <w:rPr>
          <w:color w:val="212121"/>
          <w:w w:val="90"/>
        </w:rPr>
        <w:t>Mottatte stemmer</w:t>
      </w:r>
    </w:p>
    <w:p w14:paraId="47FF2599" w14:textId="77777777" w:rsidR="00A777F7" w:rsidRDefault="00A777F7" w:rsidP="00A777F7">
      <w:pPr>
        <w:pStyle w:val="Overskrift4"/>
        <w:ind w:left="119"/>
        <w:rPr>
          <w:color w:val="212121"/>
          <w:w w:val="85"/>
        </w:rPr>
      </w:pPr>
      <w:r>
        <w:rPr>
          <w:color w:val="212121"/>
          <w:w w:val="85"/>
        </w:rPr>
        <w:t>Antall stemmer mottatt i valglokalet, ikke partifordelt.</w:t>
      </w:r>
    </w:p>
    <w:p w14:paraId="22523B1F" w14:textId="77777777" w:rsidR="00A777F7" w:rsidRDefault="00A777F7" w:rsidP="00A777F7">
      <w:pPr>
        <w:rPr>
          <w:w w:val="85"/>
        </w:rPr>
      </w:pPr>
    </w:p>
    <w:p w14:paraId="47B2D440" w14:textId="77777777" w:rsidR="00F73865" w:rsidRDefault="00F73865" w:rsidP="00A777F7">
      <w:pPr>
        <w:rPr>
          <w:w w:val="85"/>
        </w:rPr>
      </w:pPr>
    </w:p>
    <w:p w14:paraId="328579BC" w14:textId="77777777" w:rsidR="00A777F7" w:rsidRPr="00F73865" w:rsidRDefault="00A777F7" w:rsidP="00A777F7">
      <w:pPr>
        <w:rPr>
          <w:rFonts w:ascii="Source Sans Pro SemiBold" w:hAnsi="Source Sans Pro SemiBold" w:cs="Arial"/>
          <w:w w:val="85"/>
          <w:sz w:val="37"/>
          <w:szCs w:val="37"/>
        </w:rPr>
      </w:pP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Pr="00A777F7">
        <w:rPr>
          <w:rFonts w:ascii="Arial" w:hAnsi="Arial" w:cs="Arial"/>
          <w:b/>
          <w:bCs/>
          <w:w w:val="85"/>
          <w:sz w:val="37"/>
          <w:szCs w:val="37"/>
        </w:rPr>
        <w:tab/>
      </w:r>
      <w:r w:rsidR="008A45DD">
        <w:rPr>
          <w:rFonts w:ascii="Source Sans Pro SemiBold" w:hAnsi="Source Sans Pro SemiBold" w:cs="Arial"/>
          <w:w w:val="85"/>
          <w:sz w:val="37"/>
          <w:szCs w:val="37"/>
        </w:rPr>
        <w:t>Søndag</w:t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="00F73865">
        <w:rPr>
          <w:rFonts w:ascii="Source Sans Pro SemiBold" w:hAnsi="Source Sans Pro SemiBold" w:cs="Arial"/>
          <w:w w:val="85"/>
          <w:sz w:val="37"/>
          <w:szCs w:val="37"/>
        </w:rPr>
        <w:t xml:space="preserve">       </w:t>
      </w:r>
      <w:r w:rsidR="008A45DD">
        <w:rPr>
          <w:rFonts w:ascii="Source Sans Pro SemiBold" w:hAnsi="Source Sans Pro SemiBold" w:cs="Arial"/>
          <w:w w:val="85"/>
          <w:sz w:val="37"/>
          <w:szCs w:val="37"/>
        </w:rPr>
        <w:t>Mandag</w:t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="008A45DD" w:rsidRPr="00F73865">
        <w:rPr>
          <w:rFonts w:ascii="Source Sans Pro SemiBold" w:hAnsi="Source Sans Pro SemiBold" w:cs="Arial"/>
          <w:w w:val="85"/>
          <w:sz w:val="37"/>
          <w:szCs w:val="37"/>
        </w:rPr>
        <w:tab/>
        <w:t xml:space="preserve"> Total</w:t>
      </w:r>
    </w:p>
    <w:p w14:paraId="459BFD02" w14:textId="77777777" w:rsidR="004D06A4" w:rsidRPr="007E0BBC" w:rsidRDefault="004D06A4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Style w:val="TableNormal"/>
        <w:tblW w:w="15735" w:type="dxa"/>
        <w:tblInd w:w="1711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111"/>
        <w:gridCol w:w="3969"/>
        <w:gridCol w:w="2977"/>
      </w:tblGrid>
      <w:tr w:rsidR="00A777F7" w:rsidRPr="007E0BBC" w14:paraId="0497436C" w14:textId="77777777" w:rsidTr="00A777F7">
        <w:trPr>
          <w:trHeight w:val="766"/>
        </w:trPr>
        <w:tc>
          <w:tcPr>
            <w:tcW w:w="4678" w:type="dxa"/>
          </w:tcPr>
          <w:p w14:paraId="0C461C28" w14:textId="60DF208C" w:rsidR="00A777F7" w:rsidRPr="008C0BEF" w:rsidRDefault="00F73865" w:rsidP="00A777F7">
            <w:pPr>
              <w:pStyle w:val="TableParagraph"/>
              <w:rPr>
                <w:sz w:val="36"/>
              </w:rPr>
            </w:pPr>
            <w:r w:rsidRPr="008C0BEF">
              <w:rPr>
                <w:sz w:val="36"/>
              </w:rPr>
              <w:br/>
            </w:r>
            <w:r w:rsidR="00A777F7" w:rsidRPr="008C0BEF">
              <w:rPr>
                <w:sz w:val="36"/>
              </w:rPr>
              <w:t>Stemmesedler</w:t>
            </w:r>
            <w:r w:rsidR="000724D3">
              <w:rPr>
                <w:sz w:val="36"/>
              </w:rPr>
              <w:t xml:space="preserve"> i stemmeseddelkonvolutt</w:t>
            </w:r>
          </w:p>
          <w:p w14:paraId="78B2E99E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</w:tc>
        <w:tc>
          <w:tcPr>
            <w:tcW w:w="4111" w:type="dxa"/>
          </w:tcPr>
          <w:p w14:paraId="02B9505B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1A4C7393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01FA90F2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A777F7" w:rsidRPr="007E0BBC" w14:paraId="7516E5FA" w14:textId="77777777" w:rsidTr="00A777F7">
        <w:trPr>
          <w:trHeight w:val="766"/>
        </w:trPr>
        <w:tc>
          <w:tcPr>
            <w:tcW w:w="4678" w:type="dxa"/>
          </w:tcPr>
          <w:p w14:paraId="3A023FDB" w14:textId="77777777" w:rsidR="00A777F7" w:rsidRPr="008C0BEF" w:rsidRDefault="00F73865" w:rsidP="00A777F7">
            <w:pPr>
              <w:pStyle w:val="TableParagraph"/>
              <w:rPr>
                <w:sz w:val="36"/>
              </w:rPr>
            </w:pPr>
            <w:r w:rsidRPr="008C0BEF">
              <w:rPr>
                <w:sz w:val="36"/>
              </w:rPr>
              <w:br/>
            </w:r>
            <w:r w:rsidR="00A777F7" w:rsidRPr="008C0BEF">
              <w:rPr>
                <w:sz w:val="36"/>
              </w:rPr>
              <w:t>Omslagskonvolutt</w:t>
            </w:r>
          </w:p>
          <w:p w14:paraId="0358992F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</w:tc>
        <w:tc>
          <w:tcPr>
            <w:tcW w:w="4111" w:type="dxa"/>
          </w:tcPr>
          <w:p w14:paraId="78F94217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0D695808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1D62DF22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A777F7" w:rsidRPr="007E0BBC" w14:paraId="3EF48CF1" w14:textId="77777777" w:rsidTr="00A777F7">
        <w:trPr>
          <w:trHeight w:val="766"/>
        </w:trPr>
        <w:tc>
          <w:tcPr>
            <w:tcW w:w="4678" w:type="dxa"/>
          </w:tcPr>
          <w:p w14:paraId="0A81A4BB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  <w:p w14:paraId="2A99459E" w14:textId="63494364" w:rsidR="00A777F7" w:rsidRPr="008C0BEF" w:rsidRDefault="00A777F7" w:rsidP="00A777F7">
            <w:pPr>
              <w:pStyle w:val="TableParagraph"/>
              <w:rPr>
                <w:sz w:val="36"/>
              </w:rPr>
            </w:pPr>
            <w:r w:rsidRPr="008C0BEF">
              <w:rPr>
                <w:sz w:val="36"/>
              </w:rPr>
              <w:t>Fremmedstemmer</w:t>
            </w:r>
          </w:p>
          <w:p w14:paraId="55109444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</w:tc>
        <w:tc>
          <w:tcPr>
            <w:tcW w:w="4111" w:type="dxa"/>
          </w:tcPr>
          <w:p w14:paraId="7814D4AF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52303190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1DEA420C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A777F7" w:rsidRPr="007E0BBC" w14:paraId="6B347559" w14:textId="77777777" w:rsidTr="00A777F7">
        <w:trPr>
          <w:trHeight w:val="766"/>
        </w:trPr>
        <w:tc>
          <w:tcPr>
            <w:tcW w:w="4678" w:type="dxa"/>
          </w:tcPr>
          <w:p w14:paraId="46CFD770" w14:textId="77777777" w:rsidR="00F73865" w:rsidRDefault="00F73865" w:rsidP="00A777F7">
            <w:pPr>
              <w:pStyle w:val="TableParagraph"/>
              <w:rPr>
                <w:rFonts w:ascii="Times New Roman"/>
                <w:b/>
                <w:bCs/>
                <w:sz w:val="36"/>
              </w:rPr>
            </w:pPr>
          </w:p>
          <w:p w14:paraId="2E88AE05" w14:textId="77777777" w:rsidR="00A777F7" w:rsidRPr="008C0BEF" w:rsidRDefault="00A777F7" w:rsidP="00A777F7">
            <w:pPr>
              <w:pStyle w:val="TableParagraph"/>
              <w:rPr>
                <w:rFonts w:ascii="Source Sans Pro SemiBold" w:hAnsi="Source Sans Pro SemiBold"/>
                <w:sz w:val="36"/>
              </w:rPr>
            </w:pPr>
            <w:r w:rsidRPr="008C0BEF">
              <w:rPr>
                <w:rFonts w:ascii="Source Sans Pro SemiBold" w:hAnsi="Source Sans Pro SemiBold"/>
                <w:sz w:val="36"/>
              </w:rPr>
              <w:t>Total</w:t>
            </w:r>
          </w:p>
          <w:p w14:paraId="4C88B07C" w14:textId="77777777" w:rsidR="00F73865" w:rsidRPr="00A777F7" w:rsidRDefault="00F73865" w:rsidP="00A777F7">
            <w:pPr>
              <w:pStyle w:val="TableParagraph"/>
              <w:rPr>
                <w:rFonts w:ascii="Times New Roman"/>
                <w:b/>
                <w:bCs/>
                <w:sz w:val="36"/>
              </w:rPr>
            </w:pPr>
          </w:p>
        </w:tc>
        <w:tc>
          <w:tcPr>
            <w:tcW w:w="4111" w:type="dxa"/>
          </w:tcPr>
          <w:p w14:paraId="32E76781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727A8D43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628A3587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5686DA75" w14:textId="77777777" w:rsidR="001B71F2" w:rsidRPr="001B71F2" w:rsidRDefault="001B71F2" w:rsidP="001B71F2">
      <w:pPr>
        <w:pStyle w:val="Overskrift2"/>
        <w:spacing w:line="508" w:lineRule="exact"/>
        <w:ind w:left="101"/>
        <w:rPr>
          <w:color w:val="212121"/>
          <w:w w:val="90"/>
          <w:sz w:val="16"/>
          <w:szCs w:val="16"/>
        </w:rPr>
      </w:pPr>
    </w:p>
    <w:p w14:paraId="0E778F8D" w14:textId="77777777" w:rsidR="001B71F2" w:rsidRDefault="001B71F2" w:rsidP="001B71F2">
      <w:pPr>
        <w:pStyle w:val="Overskrift2"/>
        <w:spacing w:line="508" w:lineRule="exact"/>
        <w:ind w:left="101"/>
        <w:rPr>
          <w:color w:val="212121"/>
          <w:w w:val="90"/>
        </w:rPr>
      </w:pPr>
      <w:r w:rsidRPr="007E0BBC">
        <w:rPr>
          <w:color w:val="212121"/>
          <w:w w:val="90"/>
        </w:rPr>
        <w:t>B</w:t>
      </w:r>
      <w:r>
        <w:rPr>
          <w:color w:val="212121"/>
          <w:w w:val="90"/>
        </w:rPr>
        <w:t>2</w:t>
      </w:r>
      <w:r w:rsidRPr="007E0BBC">
        <w:rPr>
          <w:color w:val="212121"/>
          <w:spacing w:val="51"/>
        </w:rPr>
        <w:t xml:space="preserve"> </w:t>
      </w:r>
      <w:r>
        <w:rPr>
          <w:color w:val="212121"/>
          <w:w w:val="90"/>
        </w:rPr>
        <w:t>Godkjente stemmegivninger</w:t>
      </w:r>
    </w:p>
    <w:p w14:paraId="1BCACDEC" w14:textId="6AF09032" w:rsidR="001B71F2" w:rsidRDefault="001B71F2" w:rsidP="001B71F2">
      <w:pPr>
        <w:pStyle w:val="Overskrift4"/>
        <w:ind w:left="119"/>
        <w:rPr>
          <w:color w:val="212121"/>
          <w:w w:val="85"/>
        </w:rPr>
      </w:pPr>
      <w:r>
        <w:rPr>
          <w:color w:val="212121"/>
          <w:w w:val="85"/>
        </w:rPr>
        <w:t>Antall kryss i manntall</w:t>
      </w:r>
    </w:p>
    <w:p w14:paraId="4E4A84F7" w14:textId="77777777" w:rsidR="001B71F2" w:rsidRPr="001B71F2" w:rsidRDefault="001B71F2" w:rsidP="001B71F2">
      <w:pPr>
        <w:pStyle w:val="Overskrift4"/>
        <w:ind w:left="119"/>
        <w:rPr>
          <w:i w:val="0"/>
          <w:iCs w:val="0"/>
          <w:color w:val="212121"/>
          <w:w w:val="85"/>
        </w:rPr>
      </w:pPr>
    </w:p>
    <w:tbl>
      <w:tblPr>
        <w:tblStyle w:val="TableNormal"/>
        <w:tblW w:w="10065" w:type="dxa"/>
        <w:tblInd w:w="1711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387"/>
      </w:tblGrid>
      <w:tr w:rsidR="00C43ED8" w:rsidRPr="007E0BBC" w14:paraId="25403077" w14:textId="77777777" w:rsidTr="00C43ED8">
        <w:trPr>
          <w:trHeight w:val="978"/>
        </w:trPr>
        <w:tc>
          <w:tcPr>
            <w:tcW w:w="4678" w:type="dxa"/>
          </w:tcPr>
          <w:p w14:paraId="1BDBD458" w14:textId="77777777" w:rsidR="00C43ED8" w:rsidRPr="008C0BEF" w:rsidRDefault="00C43ED8" w:rsidP="00552CE7">
            <w:pPr>
              <w:pStyle w:val="TableParagraph"/>
              <w:rPr>
                <w:sz w:val="36"/>
              </w:rPr>
            </w:pPr>
            <w:r>
              <w:rPr>
                <w:sz w:val="36"/>
              </w:rPr>
              <w:t>Godkjente stemmegivninger</w:t>
            </w:r>
            <w:r>
              <w:rPr>
                <w:sz w:val="36"/>
              </w:rPr>
              <w:br/>
              <w:t>(kryss i manntall)</w:t>
            </w:r>
          </w:p>
        </w:tc>
        <w:tc>
          <w:tcPr>
            <w:tcW w:w="5387" w:type="dxa"/>
          </w:tcPr>
          <w:p w14:paraId="5B6DFAED" w14:textId="77777777" w:rsidR="00C43ED8" w:rsidRPr="007E0BBC" w:rsidRDefault="00C43ED8" w:rsidP="00552CE7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2A8FFAF5" w14:textId="77777777" w:rsidR="004D06A4" w:rsidRPr="007E0BBC" w:rsidRDefault="004D06A4">
      <w:pPr>
        <w:pStyle w:val="Brdtekst"/>
        <w:spacing w:before="189"/>
        <w:rPr>
          <w:rFonts w:ascii="Source Sans Pro SemiBold"/>
          <w:b/>
          <w:sz w:val="42"/>
        </w:rPr>
      </w:pPr>
    </w:p>
    <w:p w14:paraId="709B458B" w14:textId="77777777" w:rsidR="00C43ED8" w:rsidRDefault="00C43ED8" w:rsidP="008C0BEF">
      <w:pPr>
        <w:spacing w:before="361"/>
        <w:ind w:left="1710"/>
        <w:rPr>
          <w:rFonts w:ascii="Source Sans Pro SemiBold"/>
          <w:b/>
          <w:color w:val="212121"/>
          <w:sz w:val="38"/>
        </w:rPr>
      </w:pPr>
    </w:p>
    <w:p w14:paraId="0FC7DCB6" w14:textId="77777777" w:rsidR="004D06A4" w:rsidRPr="008C0BEF" w:rsidRDefault="001B71F2" w:rsidP="008C0BEF">
      <w:pPr>
        <w:spacing w:before="361"/>
        <w:ind w:left="1710"/>
        <w:rPr>
          <w:rFonts w:ascii="Source Sans Pro SemiBold"/>
          <w:b/>
          <w:sz w:val="38"/>
        </w:rPr>
        <w:sectPr w:rsidR="004D06A4" w:rsidRPr="008C0BEF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  <w:r w:rsidRPr="007E0BBC"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7B9239B1" wp14:editId="33BC3715">
                <wp:simplePos x="0" y="0"/>
                <wp:positionH relativeFrom="page">
                  <wp:posOffset>1039495</wp:posOffset>
                </wp:positionH>
                <wp:positionV relativeFrom="page">
                  <wp:posOffset>15140857</wp:posOffset>
                </wp:positionV>
                <wp:extent cx="12122785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6F6F6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B45E6BE">
              <v:shape id="Graphic 21" style="position:absolute;margin-left:81.85pt;margin-top:1192.2pt;width:954.55pt;height:.1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6f6f6f" strokeweight=".30836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" w14:anchorId="0FA3E7CE">
                <v:path arrowok="t"/>
                <w10:wrap anchorx="page" anchory="page"/>
              </v:shape>
            </w:pict>
          </mc:Fallback>
        </mc:AlternateContent>
      </w:r>
      <w:r w:rsidR="0049488F" w:rsidRPr="007E0BBC">
        <w:rPr>
          <w:rFonts w:ascii="Source Sans Pro SemiBold"/>
          <w:b/>
          <w:color w:val="212121"/>
          <w:sz w:val="38"/>
        </w:rPr>
        <w:t>Merknad</w:t>
      </w:r>
      <w:r w:rsidR="0049488F" w:rsidRPr="007E0BBC">
        <w:rPr>
          <w:rFonts w:ascii="Source Sans Pro SemiBold"/>
          <w:b/>
          <w:color w:val="212121"/>
          <w:spacing w:val="7"/>
          <w:sz w:val="38"/>
        </w:rPr>
        <w:t xml:space="preserve"> </w:t>
      </w:r>
      <w:r w:rsidR="0049488F" w:rsidRPr="007E0BBC">
        <w:rPr>
          <w:rFonts w:ascii="Source Sans Pro SemiBold"/>
          <w:b/>
          <w:color w:val="212121"/>
          <w:sz w:val="38"/>
        </w:rPr>
        <w:t>til</w:t>
      </w:r>
      <w:r w:rsidR="0049488F" w:rsidRPr="007E0BBC">
        <w:rPr>
          <w:rFonts w:ascii="Source Sans Pro SemiBold"/>
          <w:b/>
          <w:color w:val="212121"/>
          <w:spacing w:val="7"/>
          <w:sz w:val="38"/>
        </w:rPr>
        <w:t xml:space="preserve"> </w:t>
      </w:r>
      <w:r w:rsidR="00A777F7">
        <w:rPr>
          <w:rFonts w:ascii="Source Sans Pro SemiBold"/>
          <w:b/>
          <w:color w:val="212121"/>
          <w:sz w:val="38"/>
        </w:rPr>
        <w:t>oppsummeringen av mottatte stemm</w:t>
      </w:r>
      <w:r w:rsidR="00BB5D57">
        <w:rPr>
          <w:rFonts w:ascii="Source Sans Pro SemiBold"/>
          <w:b/>
          <w:color w:val="212121"/>
          <w:sz w:val="38"/>
        </w:rPr>
        <w:t>er</w:t>
      </w:r>
    </w:p>
    <w:p w14:paraId="016AE54C" w14:textId="77777777" w:rsidR="004D06A4" w:rsidRPr="007E0BBC" w:rsidRDefault="00C43ED8">
      <w:pPr>
        <w:pStyle w:val="TableParagraph"/>
        <w:rPr>
          <w:rFonts w:ascii="Times New Roman"/>
          <w:sz w:val="32"/>
        </w:rPr>
        <w:sectPr w:rsidR="004D06A4" w:rsidRPr="007E0BBC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  <w:r w:rsidRPr="007E0BBC"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5699FD2A" wp14:editId="6C921A9C">
                <wp:simplePos x="0" y="0"/>
                <wp:positionH relativeFrom="page">
                  <wp:posOffset>2075180</wp:posOffset>
                </wp:positionH>
                <wp:positionV relativeFrom="paragraph">
                  <wp:posOffset>97155</wp:posOffset>
                </wp:positionV>
                <wp:extent cx="10046970" cy="2416810"/>
                <wp:effectExtent l="0" t="0" r="11430" b="2159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87EA0D8">
              <v:shape id="Graphic 24" style="position:absolute;margin-left:163.4pt;margin-top:7.65pt;width:791.1pt;height:190.3pt;z-index:-25165465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10046970,3086735" o:spid="_x0000_s1026" filled="f" strokecolor="#b1b1b1" strokeweight=".30836mm" path="m,l10046499,r,3086107l,3086107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" w14:anchorId="13789069">
                <v:path arrowok="t"/>
                <w10:wrap type="topAndBottom" anchorx="page"/>
              </v:shape>
            </w:pict>
          </mc:Fallback>
        </mc:AlternateContent>
      </w:r>
    </w:p>
    <w:p w14:paraId="7CEB4A68" w14:textId="77777777" w:rsidR="00C43ED8" w:rsidRPr="007E0BBC" w:rsidRDefault="00C43ED8">
      <w:pPr>
        <w:pStyle w:val="Brdtekst"/>
        <w:spacing w:before="611"/>
        <w:rPr>
          <w:rFonts w:ascii="Source Sans Pro SemiBold"/>
          <w:b/>
          <w:sz w:val="56"/>
        </w:rPr>
      </w:pPr>
    </w:p>
    <w:p w14:paraId="699261A7" w14:textId="77777777" w:rsidR="004D06A4" w:rsidRPr="007E0BBC" w:rsidRDefault="000C7356">
      <w:pPr>
        <w:pStyle w:val="Overskrift1"/>
        <w:spacing w:before="1"/>
      </w:pPr>
      <w:r>
        <w:rPr>
          <w:color w:val="67618B"/>
          <w:w w:val="90"/>
        </w:rPr>
        <w:lastRenderedPageBreak/>
        <w:t>C</w:t>
      </w:r>
      <w:r w:rsidR="0049488F" w:rsidRPr="007E0BBC">
        <w:rPr>
          <w:color w:val="67618B"/>
          <w:spacing w:val="-11"/>
          <w:w w:val="90"/>
        </w:rPr>
        <w:t xml:space="preserve"> </w:t>
      </w:r>
      <w:r w:rsidR="0049488F" w:rsidRPr="007E0BBC">
        <w:rPr>
          <w:color w:val="67618B"/>
          <w:spacing w:val="-2"/>
        </w:rPr>
        <w:t>Godkjenning</w:t>
      </w:r>
    </w:p>
    <w:p w14:paraId="2FB9425F" w14:textId="77777777" w:rsidR="004D06A4" w:rsidRPr="007E0BBC" w:rsidRDefault="000C7356">
      <w:pPr>
        <w:pStyle w:val="Overskrift2"/>
        <w:spacing w:before="365"/>
      </w:pPr>
      <w:r>
        <w:rPr>
          <w:color w:val="212121"/>
          <w:spacing w:val="-14"/>
        </w:rPr>
        <w:t>C</w:t>
      </w:r>
      <w:r w:rsidR="0049488F" w:rsidRPr="007E0BBC">
        <w:rPr>
          <w:color w:val="212121"/>
          <w:spacing w:val="-14"/>
        </w:rPr>
        <w:t>1</w:t>
      </w:r>
      <w:r w:rsidR="0049488F" w:rsidRPr="007E0BBC">
        <w:rPr>
          <w:color w:val="212121"/>
          <w:spacing w:val="-23"/>
        </w:rPr>
        <w:t xml:space="preserve"> </w:t>
      </w:r>
      <w:r w:rsidR="0049488F" w:rsidRPr="007E0BBC">
        <w:rPr>
          <w:color w:val="212121"/>
          <w:spacing w:val="-14"/>
        </w:rPr>
        <w:t>Merknad</w:t>
      </w:r>
      <w:r w:rsidR="0049488F" w:rsidRPr="007E0BBC">
        <w:rPr>
          <w:color w:val="212121"/>
          <w:spacing w:val="-22"/>
        </w:rPr>
        <w:t xml:space="preserve"> </w:t>
      </w:r>
      <w:r w:rsidR="0049488F" w:rsidRPr="007E0BBC">
        <w:rPr>
          <w:color w:val="212121"/>
          <w:spacing w:val="-14"/>
        </w:rPr>
        <w:t>fra</w:t>
      </w:r>
      <w:r w:rsidR="0049488F" w:rsidRPr="007E0BBC">
        <w:rPr>
          <w:color w:val="212121"/>
          <w:spacing w:val="-22"/>
        </w:rPr>
        <w:t xml:space="preserve"> </w:t>
      </w:r>
      <w:r w:rsidR="0049488F" w:rsidRPr="007E0BBC">
        <w:rPr>
          <w:color w:val="212121"/>
          <w:spacing w:val="-14"/>
        </w:rPr>
        <w:t>valglokalet</w:t>
      </w:r>
    </w:p>
    <w:p w14:paraId="71341644" w14:textId="77777777" w:rsidR="004D06A4" w:rsidRPr="007E0BBC" w:rsidRDefault="0049488F">
      <w:pPr>
        <w:spacing w:before="333"/>
        <w:ind w:left="1710"/>
        <w:rPr>
          <w:rFonts w:ascii="Source Sans Pro SemiBold"/>
          <w:b/>
          <w:sz w:val="38"/>
        </w:rPr>
      </w:pPr>
      <w:r w:rsidRPr="007E0BBC">
        <w:rPr>
          <w:rFonts w:ascii="Source Sans Pro SemiBold"/>
          <w:b/>
          <w:color w:val="212121"/>
          <w:sz w:val="38"/>
        </w:rPr>
        <w:t>Leder</w:t>
      </w:r>
      <w:r w:rsidRPr="007E0BBC">
        <w:rPr>
          <w:rFonts w:ascii="Source Sans Pro SemiBold"/>
          <w:b/>
          <w:color w:val="212121"/>
          <w:spacing w:val="4"/>
          <w:sz w:val="38"/>
        </w:rPr>
        <w:t xml:space="preserve"> </w:t>
      </w:r>
      <w:r w:rsidRPr="007E0BBC">
        <w:rPr>
          <w:rFonts w:ascii="Source Sans Pro SemiBold"/>
          <w:b/>
          <w:color w:val="212121"/>
          <w:sz w:val="38"/>
        </w:rPr>
        <w:t>og</w:t>
      </w:r>
      <w:r w:rsidRPr="007E0BBC">
        <w:rPr>
          <w:rFonts w:ascii="Source Sans Pro SemiBold"/>
          <w:b/>
          <w:color w:val="212121"/>
          <w:spacing w:val="5"/>
          <w:sz w:val="38"/>
        </w:rPr>
        <w:t xml:space="preserve"> </w:t>
      </w:r>
      <w:r w:rsidRPr="007E0BBC">
        <w:rPr>
          <w:rFonts w:ascii="Source Sans Pro SemiBold"/>
          <w:b/>
          <w:color w:val="212121"/>
          <w:sz w:val="38"/>
        </w:rPr>
        <w:t>nestleders</w:t>
      </w:r>
      <w:r w:rsidRPr="007E0BBC">
        <w:rPr>
          <w:rFonts w:ascii="Source Sans Pro SemiBold"/>
          <w:b/>
          <w:color w:val="212121"/>
          <w:spacing w:val="5"/>
          <w:sz w:val="38"/>
        </w:rPr>
        <w:t xml:space="preserve"> </w:t>
      </w:r>
      <w:r w:rsidRPr="007E0BBC">
        <w:rPr>
          <w:rFonts w:ascii="Source Sans Pro SemiBold"/>
          <w:b/>
          <w:color w:val="212121"/>
          <w:spacing w:val="-2"/>
          <w:sz w:val="38"/>
        </w:rPr>
        <w:t>merknad</w:t>
      </w:r>
    </w:p>
    <w:p w14:paraId="76473426" w14:textId="77777777" w:rsidR="004D06A4" w:rsidRPr="007E0BBC" w:rsidRDefault="0049488F">
      <w:pPr>
        <w:pStyle w:val="Brdtekst"/>
        <w:spacing w:before="2"/>
        <w:rPr>
          <w:rFonts w:ascii="Source Sans Pro SemiBold"/>
          <w:b/>
          <w:sz w:val="14"/>
        </w:rPr>
      </w:pPr>
      <w:r w:rsidRPr="007E0BBC"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3C13B128" wp14:editId="5A802751">
                <wp:simplePos x="0" y="0"/>
                <wp:positionH relativeFrom="page">
                  <wp:posOffset>2076450</wp:posOffset>
                </wp:positionH>
                <wp:positionV relativeFrom="paragraph">
                  <wp:posOffset>128905</wp:posOffset>
                </wp:positionV>
                <wp:extent cx="10046970" cy="7010400"/>
                <wp:effectExtent l="0" t="0" r="11430" b="1905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7010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54139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541252"/>
                              </a:lnTo>
                              <a:lnTo>
                                <a:pt x="0" y="3541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6A7E06D">
              <v:shape id="Graphic 41" style="position:absolute;margin-left:163.5pt;margin-top:10.15pt;width:791.1pt;height:552pt;z-index:-2516372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10046970,3541395" o:spid="_x0000_s1026" filled="f" strokecolor="#b1b1b1" strokeweight=".30836mm" path="m,l10046499,r,3541252l,3541252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" w14:anchorId="79E6EC53">
                <v:path arrowok="t"/>
                <w10:wrap type="topAndBottom" anchorx="page"/>
              </v:shape>
            </w:pict>
          </mc:Fallback>
        </mc:AlternateContent>
      </w:r>
    </w:p>
    <w:p w14:paraId="24A882FA" w14:textId="77777777" w:rsidR="004D06A4" w:rsidRPr="007E0BBC" w:rsidRDefault="004D06A4">
      <w:pPr>
        <w:pStyle w:val="Brdtekst"/>
        <w:rPr>
          <w:rFonts w:ascii="Source Sans Pro SemiBold"/>
          <w:b/>
          <w:sz w:val="42"/>
        </w:rPr>
      </w:pPr>
    </w:p>
    <w:p w14:paraId="6FB57D52" w14:textId="77777777" w:rsidR="008C0BEF" w:rsidRPr="007E0BBC" w:rsidRDefault="008C0BEF">
      <w:pPr>
        <w:pStyle w:val="Brdtekst"/>
        <w:spacing w:before="190"/>
        <w:rPr>
          <w:rFonts w:ascii="Source Sans Pro SemiBold"/>
          <w:b/>
          <w:sz w:val="42"/>
        </w:rPr>
      </w:pPr>
    </w:p>
    <w:p w14:paraId="20959E17" w14:textId="77777777" w:rsidR="004D06A4" w:rsidRPr="007E0BBC" w:rsidRDefault="0049488F">
      <w:pPr>
        <w:pStyle w:val="Overskrift2"/>
        <w:spacing w:before="1"/>
      </w:pPr>
      <w:r w:rsidRPr="007E0BBC">
        <w:rPr>
          <w:color w:val="212121"/>
          <w:w w:val="90"/>
        </w:rPr>
        <w:t>D2</w:t>
      </w:r>
      <w:r w:rsidRPr="007E0BBC">
        <w:rPr>
          <w:color w:val="212121"/>
          <w:spacing w:val="-13"/>
          <w:w w:val="90"/>
        </w:rPr>
        <w:t xml:space="preserve"> </w:t>
      </w:r>
      <w:r w:rsidRPr="007E0BBC">
        <w:rPr>
          <w:color w:val="212121"/>
          <w:spacing w:val="-2"/>
        </w:rPr>
        <w:t>Signering</w:t>
      </w:r>
    </w:p>
    <w:p w14:paraId="26DE9007" w14:textId="77777777" w:rsidR="004D06A4" w:rsidRPr="007E0BBC" w:rsidRDefault="0049488F">
      <w:pPr>
        <w:pStyle w:val="Overskrift4"/>
        <w:rPr>
          <w:sz w:val="32"/>
        </w:rPr>
      </w:pPr>
      <w:r w:rsidRPr="007E0BBC">
        <w:rPr>
          <w:color w:val="212121"/>
          <w:w w:val="85"/>
        </w:rPr>
        <w:t>Leder</w:t>
      </w:r>
      <w:r w:rsidRPr="007E0BBC">
        <w:rPr>
          <w:color w:val="212121"/>
          <w:spacing w:val="-14"/>
          <w:w w:val="85"/>
        </w:rPr>
        <w:t xml:space="preserve"> </w:t>
      </w:r>
      <w:r w:rsidRPr="007E0BBC">
        <w:rPr>
          <w:color w:val="212121"/>
          <w:w w:val="85"/>
        </w:rPr>
        <w:t>og</w:t>
      </w:r>
      <w:r w:rsidRPr="007E0BBC">
        <w:rPr>
          <w:color w:val="212121"/>
          <w:spacing w:val="-14"/>
          <w:w w:val="85"/>
        </w:rPr>
        <w:t xml:space="preserve"> </w:t>
      </w:r>
      <w:r w:rsidRPr="007E0BBC">
        <w:rPr>
          <w:color w:val="212121"/>
          <w:w w:val="85"/>
        </w:rPr>
        <w:t>nestleders</w:t>
      </w:r>
      <w:r w:rsidRPr="007E0BBC">
        <w:rPr>
          <w:color w:val="212121"/>
          <w:spacing w:val="-14"/>
          <w:w w:val="85"/>
        </w:rPr>
        <w:t xml:space="preserve"> </w:t>
      </w:r>
      <w:r w:rsidRPr="007E0BBC">
        <w:rPr>
          <w:color w:val="212121"/>
          <w:spacing w:val="-2"/>
          <w:w w:val="85"/>
        </w:rPr>
        <w:t>signaturer</w:t>
      </w:r>
      <w:r w:rsidRPr="007E0BBC">
        <w:rPr>
          <w:color w:val="212121"/>
          <w:spacing w:val="-2"/>
          <w:w w:val="85"/>
          <w:sz w:val="32"/>
        </w:rPr>
        <w:t>.</w:t>
      </w:r>
    </w:p>
    <w:p w14:paraId="434834CF" w14:textId="77777777" w:rsidR="004D06A4" w:rsidRPr="007E0BBC" w:rsidRDefault="004D06A4">
      <w:pPr>
        <w:pStyle w:val="Brdtekst"/>
        <w:spacing w:before="345"/>
        <w:rPr>
          <w:rFonts w:ascii="Arial"/>
          <w:i/>
        </w:rPr>
      </w:pPr>
    </w:p>
    <w:p w14:paraId="441EC1FD" w14:textId="77777777" w:rsidR="004D06A4" w:rsidRPr="007E0BBC" w:rsidRDefault="0049488F">
      <w:pPr>
        <w:pStyle w:val="Brdtekst"/>
        <w:spacing w:before="1"/>
        <w:ind w:left="933"/>
      </w:pPr>
      <w:r w:rsidRPr="007E0BBC">
        <w:rPr>
          <w:color w:val="212121"/>
          <w:spacing w:val="-2"/>
        </w:rPr>
        <w:t>Dato:</w:t>
      </w:r>
    </w:p>
    <w:p w14:paraId="6B04EA1D" w14:textId="77777777" w:rsidR="004D06A4" w:rsidRPr="007E0BBC" w:rsidRDefault="004D06A4">
      <w:pPr>
        <w:pStyle w:val="Brdtekst"/>
        <w:spacing w:before="221"/>
      </w:pPr>
    </w:p>
    <w:p w14:paraId="36964742" w14:textId="77777777" w:rsidR="004D06A4" w:rsidRPr="007E0BBC" w:rsidRDefault="0049488F">
      <w:pPr>
        <w:pStyle w:val="Brdtekst"/>
        <w:tabs>
          <w:tab w:val="left" w:pos="17631"/>
        </w:tabs>
        <w:ind w:left="786"/>
        <w:rPr>
          <w:rFonts w:ascii="Times New Roman"/>
        </w:rPr>
      </w:pPr>
      <w:r w:rsidRPr="007E0BBC">
        <w:rPr>
          <w:color w:val="212121"/>
        </w:rPr>
        <w:t>Leder:</w:t>
      </w:r>
      <w:r w:rsidRPr="007E0BBC">
        <w:rPr>
          <w:color w:val="212121"/>
          <w:spacing w:val="69"/>
        </w:rPr>
        <w:t xml:space="preserve"> </w:t>
      </w:r>
      <w:r w:rsidRPr="007E0BBC">
        <w:rPr>
          <w:rFonts w:ascii="Times New Roman"/>
          <w:color w:val="212121"/>
          <w:u w:val="single" w:color="B1B1B1"/>
        </w:rPr>
        <w:tab/>
      </w:r>
    </w:p>
    <w:p w14:paraId="3E387808" w14:textId="77777777" w:rsidR="004D06A4" w:rsidRPr="007E0BBC" w:rsidRDefault="004D06A4">
      <w:pPr>
        <w:pStyle w:val="Brdtekst"/>
        <w:spacing w:before="259"/>
        <w:rPr>
          <w:rFonts w:ascii="Times New Roman"/>
        </w:rPr>
      </w:pPr>
    </w:p>
    <w:p w14:paraId="1761A892" w14:textId="77777777" w:rsidR="004D06A4" w:rsidRDefault="0049488F">
      <w:pPr>
        <w:pStyle w:val="Brdtekst"/>
        <w:tabs>
          <w:tab w:val="left" w:pos="17631"/>
        </w:tabs>
        <w:ind w:left="205"/>
        <w:rPr>
          <w:rFonts w:ascii="Times New Roman"/>
        </w:rPr>
      </w:pPr>
      <w:r w:rsidRPr="007E0BBC">
        <w:rPr>
          <w:color w:val="212121"/>
        </w:rPr>
        <w:t>Nestleder:</w:t>
      </w:r>
      <w:r w:rsidRPr="007E0BBC">
        <w:rPr>
          <w:color w:val="212121"/>
          <w:spacing w:val="69"/>
        </w:rPr>
        <w:t xml:space="preserve"> </w:t>
      </w:r>
      <w:r w:rsidRPr="007E0BBC">
        <w:rPr>
          <w:rFonts w:ascii="Times New Roman"/>
          <w:color w:val="212121"/>
          <w:u w:val="single" w:color="B1B1B1"/>
        </w:rPr>
        <w:tab/>
      </w:r>
    </w:p>
    <w:sectPr w:rsidR="004D06A4">
      <w:type w:val="continuous"/>
      <w:pgSz w:w="22380" w:h="31660"/>
      <w:pgMar w:top="1400" w:right="3118" w:bottom="280" w:left="1559" w:header="354" w:footer="5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4DCBE" w14:textId="77777777" w:rsidR="00285268" w:rsidRPr="007E0BBC" w:rsidRDefault="00285268">
      <w:r w:rsidRPr="007E0BBC">
        <w:separator/>
      </w:r>
    </w:p>
  </w:endnote>
  <w:endnote w:type="continuationSeparator" w:id="0">
    <w:p w14:paraId="275FF44B" w14:textId="77777777" w:rsidR="00285268" w:rsidRPr="007E0BBC" w:rsidRDefault="00285268">
      <w:r w:rsidRPr="007E0B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F574" w14:textId="77777777" w:rsidR="004D06A4" w:rsidRPr="007E0BBC" w:rsidRDefault="0049488F">
    <w:pPr>
      <w:pStyle w:val="Brdtekst"/>
      <w:spacing w:line="14" w:lineRule="auto"/>
      <w:rPr>
        <w:sz w:val="20"/>
      </w:rPr>
    </w:pPr>
    <w:r w:rsidRPr="007E0BBC"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7D79F80" wp14:editId="060EC7F9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B1E0F3" w14:textId="77777777" w:rsidR="004D06A4" w:rsidRPr="007E0BBC" w:rsidRDefault="0049488F">
                          <w:pPr>
                            <w:pStyle w:val="Brdtekst"/>
                            <w:spacing w:before="19"/>
                            <w:ind w:left="20"/>
                          </w:pPr>
                          <w:r w:rsidRPr="007E0BBC">
                            <w:rPr>
                              <w:color w:val="545454"/>
                            </w:rPr>
                            <w:t>s.</w:t>
                          </w:r>
                          <w:r w:rsidRPr="007E0BBC"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t>2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D79F80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1013.55pt;margin-top:1542.95pt;width:28.9pt;height:2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" filled="f" stroked="f">
              <v:textbox inset="0,0,0,0">
                <w:txbxContent>
                  <w:p w14:paraId="6AB1E0F3" w14:textId="77777777" w:rsidR="004D06A4" w:rsidRPr="007E0BBC" w:rsidRDefault="0049488F">
                    <w:pPr>
                      <w:pStyle w:val="Brdtekst"/>
                      <w:spacing w:before="19"/>
                      <w:ind w:left="20"/>
                    </w:pPr>
                    <w:r w:rsidRPr="007E0BBC">
                      <w:rPr>
                        <w:color w:val="545454"/>
                      </w:rPr>
                      <w:t>s.</w:t>
                    </w:r>
                    <w:r w:rsidRPr="007E0BBC">
                      <w:rPr>
                        <w:color w:val="545454"/>
                        <w:spacing w:val="-4"/>
                      </w:rPr>
                      <w:t xml:space="preserve"> 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begin"/>
                    </w:r>
                    <w:r w:rsidRPr="007E0BBC"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separate"/>
                    </w:r>
                    <w:r w:rsidRPr="007E0BBC">
                      <w:rPr>
                        <w:color w:val="545454"/>
                        <w:spacing w:val="-12"/>
                      </w:rPr>
                      <w:t>2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CDDA5" w14:textId="77777777" w:rsidR="004D06A4" w:rsidRPr="007E0BBC" w:rsidRDefault="0049488F">
    <w:pPr>
      <w:pStyle w:val="Brdtekst"/>
      <w:spacing w:line="14" w:lineRule="auto"/>
      <w:rPr>
        <w:sz w:val="20"/>
      </w:rPr>
    </w:pPr>
    <w:r w:rsidRPr="007E0BBC"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B9E132E" wp14:editId="1A528480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0A0A4D" w14:textId="77777777" w:rsidR="004D06A4" w:rsidRPr="007E0BBC" w:rsidRDefault="0049488F">
                          <w:pPr>
                            <w:pStyle w:val="Brdtekst"/>
                            <w:spacing w:before="19"/>
                            <w:ind w:left="20"/>
                          </w:pPr>
                          <w:r w:rsidRPr="007E0BBC">
                            <w:rPr>
                              <w:color w:val="545454"/>
                            </w:rPr>
                            <w:t>s.</w:t>
                          </w:r>
                          <w:r w:rsidRPr="007E0BBC"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t>3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E132E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8" type="#_x0000_t202" style="position:absolute;margin-left:1013.55pt;margin-top:1542.95pt;width:28.9pt;height:2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" filled="f" stroked="f">
              <v:textbox inset="0,0,0,0">
                <w:txbxContent>
                  <w:p w14:paraId="770A0A4D" w14:textId="77777777" w:rsidR="004D06A4" w:rsidRPr="007E0BBC" w:rsidRDefault="0049488F">
                    <w:pPr>
                      <w:pStyle w:val="Brdtekst"/>
                      <w:spacing w:before="19"/>
                      <w:ind w:left="20"/>
                    </w:pPr>
                    <w:r w:rsidRPr="007E0BBC">
                      <w:rPr>
                        <w:color w:val="545454"/>
                      </w:rPr>
                      <w:t>s.</w:t>
                    </w:r>
                    <w:r w:rsidRPr="007E0BBC">
                      <w:rPr>
                        <w:color w:val="545454"/>
                        <w:spacing w:val="-4"/>
                      </w:rPr>
                      <w:t xml:space="preserve"> 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begin"/>
                    </w:r>
                    <w:r w:rsidRPr="007E0BBC"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separate"/>
                    </w:r>
                    <w:r w:rsidRPr="007E0BBC">
                      <w:rPr>
                        <w:color w:val="545454"/>
                        <w:spacing w:val="-12"/>
                      </w:rPr>
                      <w:t>3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73E83" w14:textId="77777777" w:rsidR="00285268" w:rsidRPr="007E0BBC" w:rsidRDefault="00285268">
      <w:r w:rsidRPr="007E0BBC">
        <w:separator/>
      </w:r>
    </w:p>
  </w:footnote>
  <w:footnote w:type="continuationSeparator" w:id="0">
    <w:p w14:paraId="1E08B5E7" w14:textId="77777777" w:rsidR="00285268" w:rsidRPr="007E0BBC" w:rsidRDefault="00285268">
      <w:r w:rsidRPr="007E0B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E8E0" w14:textId="7EDBAED4" w:rsidR="00FB3E87" w:rsidRDefault="00FB3E87">
    <w:pPr>
      <w:pStyle w:val="Topptekst"/>
    </w:pPr>
    <w:r>
      <w:rPr>
        <w:rFonts w:ascii="Times New Roman"/>
        <w:noProof/>
        <w:position w:val="30"/>
        <w:sz w:val="20"/>
      </w:rPr>
      <w:drawing>
        <wp:anchor distT="0" distB="0" distL="114300" distR="114300" simplePos="0" relativeHeight="251661312" behindDoc="0" locked="1" layoutInCell="1" allowOverlap="1" wp14:anchorId="4CCEF1ED" wp14:editId="1883F096">
          <wp:simplePos x="0" y="0"/>
          <wp:positionH relativeFrom="margin">
            <wp:posOffset>-410210</wp:posOffset>
          </wp:positionH>
          <wp:positionV relativeFrom="page">
            <wp:posOffset>425450</wp:posOffset>
          </wp:positionV>
          <wp:extent cx="3606800" cy="1670050"/>
          <wp:effectExtent l="0" t="0" r="0" b="6350"/>
          <wp:wrapNone/>
          <wp:docPr id="1715169173" name="Bilde 2" descr="Et bilde som inneholder symbol, logo, Font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44798" name="Bilde 2" descr="Et bilde som inneholder symbol, logo, Font, design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6800" cy="1670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40DA" w14:textId="77777777" w:rsidR="009F1FE8" w:rsidRDefault="009F1FE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E10CB" w14:textId="77777777" w:rsidR="004D06A4" w:rsidRPr="007E0BBC" w:rsidRDefault="0049488F">
    <w:pPr>
      <w:pStyle w:val="Brdtekst"/>
      <w:spacing w:line="14" w:lineRule="auto"/>
      <w:rPr>
        <w:sz w:val="20"/>
      </w:rPr>
    </w:pPr>
    <w:r w:rsidRPr="007E0BBC"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01A401A" wp14:editId="0A19D21B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073400" cy="220979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7340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40B930" w14:textId="43278182" w:rsidR="004D06A4" w:rsidRPr="007E0BBC" w:rsidRDefault="0049488F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 w:rsidRPr="007E0BBC">
                            <w:rPr>
                              <w:b/>
                              <w:color w:val="707070"/>
                              <w:sz w:val="24"/>
                            </w:rPr>
                            <w:t>S</w:t>
                          </w:r>
                          <w:r w:rsidR="000724D3">
                            <w:rPr>
                              <w:b/>
                              <w:color w:val="707070"/>
                              <w:sz w:val="24"/>
                            </w:rPr>
                            <w:t>ame</w:t>
                          </w:r>
                          <w:r w:rsidRPr="007E0BBC">
                            <w:rPr>
                              <w:b/>
                              <w:color w:val="707070"/>
                              <w:sz w:val="24"/>
                            </w:rPr>
                            <w:t>tingsvalget</w:t>
                          </w:r>
                          <w:r w:rsidRPr="007E0BBC"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7E0BBC"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 w:rsidRPr="007E0BBC"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 w:rsidRPr="007E0BBC"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 w:rsidRPr="007E0BBC"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7E0BBC"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 w:rsidRPr="007E0BBC"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valglokalet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A401A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7" type="#_x0000_t202" style="position:absolute;margin-left:81.15pt;margin-top:16.7pt;width:242pt;height:17.4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" filled="f" stroked="f">
              <v:textbox inset="0,0,0,0">
                <w:txbxContent>
                  <w:p w14:paraId="0940B930" w14:textId="43278182" w:rsidR="004D06A4" w:rsidRPr="007E0BBC" w:rsidRDefault="0049488F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 w:rsidRPr="007E0BBC">
                      <w:rPr>
                        <w:b/>
                        <w:color w:val="707070"/>
                        <w:sz w:val="24"/>
                      </w:rPr>
                      <w:t>S</w:t>
                    </w:r>
                    <w:r w:rsidR="000724D3">
                      <w:rPr>
                        <w:b/>
                        <w:color w:val="707070"/>
                        <w:sz w:val="24"/>
                      </w:rPr>
                      <w:t>ame</w:t>
                    </w:r>
                    <w:r w:rsidRPr="007E0BBC">
                      <w:rPr>
                        <w:b/>
                        <w:color w:val="707070"/>
                        <w:sz w:val="24"/>
                      </w:rPr>
                      <w:t>tingsvalget</w:t>
                    </w:r>
                    <w:r w:rsidRPr="007E0BBC"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 w:rsidRPr="007E0BBC">
                      <w:rPr>
                        <w:b/>
                        <w:color w:val="707070"/>
                        <w:sz w:val="24"/>
                      </w:rPr>
                      <w:t>2025</w:t>
                    </w:r>
                    <w:r w:rsidRPr="007E0BBC"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 w:rsidRPr="007E0BBC">
                      <w:rPr>
                        <w:color w:val="707070"/>
                        <w:sz w:val="24"/>
                      </w:rPr>
                      <w:t>Protokoll</w:t>
                    </w:r>
                    <w:r w:rsidRPr="007E0BBC"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 w:rsidRPr="007E0BBC">
                      <w:rPr>
                        <w:color w:val="707070"/>
                        <w:sz w:val="24"/>
                      </w:rPr>
                      <w:t>for</w:t>
                    </w:r>
                    <w:r w:rsidRPr="007E0BBC">
                      <w:rPr>
                        <w:color w:val="707070"/>
                        <w:spacing w:val="-2"/>
                        <w:sz w:val="24"/>
                      </w:rPr>
                      <w:t xml:space="preserve"> valglokalet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56FDD" w14:textId="77777777" w:rsidR="009F1FE8" w:rsidRDefault="009F1FE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4D3"/>
    <w:rsid w:val="000724D3"/>
    <w:rsid w:val="000C7356"/>
    <w:rsid w:val="00181C73"/>
    <w:rsid w:val="001B71F2"/>
    <w:rsid w:val="00246B72"/>
    <w:rsid w:val="002672DD"/>
    <w:rsid w:val="00285268"/>
    <w:rsid w:val="002D6CE2"/>
    <w:rsid w:val="0044164F"/>
    <w:rsid w:val="004801F0"/>
    <w:rsid w:val="0049488F"/>
    <w:rsid w:val="004D06A4"/>
    <w:rsid w:val="005754A4"/>
    <w:rsid w:val="005E2683"/>
    <w:rsid w:val="006252B0"/>
    <w:rsid w:val="00662B15"/>
    <w:rsid w:val="006B1E6F"/>
    <w:rsid w:val="00791C6C"/>
    <w:rsid w:val="007B2153"/>
    <w:rsid w:val="007B7630"/>
    <w:rsid w:val="007E0BBC"/>
    <w:rsid w:val="0086241A"/>
    <w:rsid w:val="008939F4"/>
    <w:rsid w:val="008A45DD"/>
    <w:rsid w:val="008C0BEF"/>
    <w:rsid w:val="00942CF0"/>
    <w:rsid w:val="00972EAA"/>
    <w:rsid w:val="009F1FE8"/>
    <w:rsid w:val="009F3F65"/>
    <w:rsid w:val="00A777F7"/>
    <w:rsid w:val="00AE5FFE"/>
    <w:rsid w:val="00BB5D57"/>
    <w:rsid w:val="00C34A0D"/>
    <w:rsid w:val="00C43ED8"/>
    <w:rsid w:val="00C83CFA"/>
    <w:rsid w:val="00D46FAD"/>
    <w:rsid w:val="00E31A97"/>
    <w:rsid w:val="00E55371"/>
    <w:rsid w:val="00EF69A0"/>
    <w:rsid w:val="00F1251B"/>
    <w:rsid w:val="00F73865"/>
    <w:rsid w:val="00F845FC"/>
    <w:rsid w:val="00FB3E87"/>
    <w:rsid w:val="48358AEF"/>
    <w:rsid w:val="6DABE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19200"/>
  <w15:docId w15:val="{4E1E2B05-35A1-461A-B9CF-5A2AE01A8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  <w:lang w:val="nb-NO"/>
    </w:rPr>
  </w:style>
  <w:style w:type="paragraph" w:styleId="Overskrift1">
    <w:name w:val="heading 1"/>
    <w:basedOn w:val="Normal"/>
    <w:uiPriority w:val="9"/>
    <w:qFormat/>
    <w:pPr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105"/>
      <w:ind w:left="1710"/>
      <w:outlineLvl w:val="2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paragraph" w:styleId="Overskrift4">
    <w:name w:val="heading 4"/>
    <w:basedOn w:val="Normal"/>
    <w:uiPriority w:val="9"/>
    <w:unhideWhenUsed/>
    <w:qFormat/>
    <w:pPr>
      <w:spacing w:before="45"/>
      <w:ind w:left="84"/>
      <w:outlineLvl w:val="3"/>
    </w:pPr>
    <w:rPr>
      <w:rFonts w:ascii="Arial" w:eastAsia="Arial" w:hAnsi="Arial" w:cs="Arial"/>
      <w:i/>
      <w:iCs/>
      <w:sz w:val="37"/>
      <w:szCs w:val="37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35"/>
      <w:szCs w:val="35"/>
    </w:rPr>
  </w:style>
  <w:style w:type="paragraph" w:styleId="Tittel">
    <w:name w:val="Title"/>
    <w:basedOn w:val="Normal"/>
    <w:uiPriority w:val="10"/>
    <w:qFormat/>
    <w:pPr>
      <w:ind w:left="6252" w:right="4691" w:firstLine="331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7E0BB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E0BBC"/>
    <w:rPr>
      <w:rFonts w:ascii="Source Sans Pro" w:eastAsia="Source Sans Pro" w:hAnsi="Source Sans Pro" w:cs="Source Sans Pro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0BB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E0BBC"/>
    <w:rPr>
      <w:rFonts w:ascii="Source Sans Pro" w:eastAsia="Source Sans Pro" w:hAnsi="Source Sans Pro" w:cs="Source Sans Pro"/>
      <w:lang w:val="nn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777F7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777F7"/>
    <w:rPr>
      <w:rFonts w:ascii="Source Sans Pro" w:eastAsia="Source Sans Pro" w:hAnsi="Source Sans Pro" w:cs="Source Sans Pro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777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630thch\Downloads\Valglokalets%20protokoll%20-%20sametingsvalg%20-%20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8A1567-D058-4B45-AA02-9AD9677330B4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customXml/itemProps2.xml><?xml version="1.0" encoding="utf-8"?>
<ds:datastoreItem xmlns:ds="http://schemas.openxmlformats.org/officeDocument/2006/customXml" ds:itemID="{8DBD6B6F-F678-4835-A58B-8E6C4A479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9AEA72-03B5-4284-A627-16BFD9C13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C66BDF-EEB4-4B72-9490-69FCCE039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Valglokalets protokoll - sametingsvalg - Blank</Template>
  <TotalTime>1</TotalTime>
  <Pages>3</Pages>
  <Words>164</Words>
  <Characters>875</Characters>
  <Application>Microsoft Office Word</Application>
  <DocSecurity>0</DocSecurity>
  <Lines>7</Lines>
  <Paragraphs>2</Paragraphs>
  <ScaleCrop>false</ScaleCrop>
  <Company>Direktoratet for samfunnssikkerhet og beredskap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Christensen, Herman</dc:creator>
  <cp:lastModifiedBy>Torgersen, Thomas</cp:lastModifiedBy>
  <cp:revision>4</cp:revision>
  <dcterms:created xsi:type="dcterms:W3CDTF">2025-06-18T12:24:00Z</dcterms:created>
  <dcterms:modified xsi:type="dcterms:W3CDTF">2025-06-18T12:42:00Z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2025-05-13T00:00:00Z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